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ae1d" w14:paraId="195ae1d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256F88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St-8159</w:t>
      </w:r>
      <w:r w:rsidR="00FD5BA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683462">
        <w:rPr>
          <w:rFonts w:cs="Times New Roman" w:eastAsia="Times New Roman" w:hAnsi="Times New Roman" w:ascii="Times New Roman"/>
          <w:sz w:val="24"/>
          <w:szCs w:val="24"/>
          <w:lang w:eastAsia="hr-HR"/>
        </w:rPr>
        <w:t>BONAVENTURA-MARE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68346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Đuke Begovića 10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83462">
        <w:rPr>
          <w:rFonts w:cs="Times New Roman" w:eastAsia="Times New Roman" w:hAnsi="Times New Roman" w:ascii="Times New Roman"/>
          <w:sz w:val="24"/>
          <w:szCs w:val="24"/>
          <w:lang w:eastAsia="hr-HR"/>
        </w:rPr>
        <w:t>67885411145, dana 31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262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BONAVENTURA-MARE</w:t>
      </w:r>
      <w:r w:rsidR="0012620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12620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Đuke Begovića 10</w:t>
      </w:r>
      <w:r w:rsidR="0012620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2620F">
        <w:rPr>
          <w:rFonts w:cs="Times New Roman" w:eastAsia="Times New Roman" w:hAnsi="Times New Roman" w:ascii="Times New Roman"/>
          <w:sz w:val="24"/>
          <w:szCs w:val="24"/>
          <w:lang w:eastAsia="hr-HR"/>
        </w:rPr>
        <w:t>67885411145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12620F">
        <w:rPr>
          <w:rFonts w:cs="Times New Roman" w:eastAsia="Times New Roman" w:hAnsi="Times New Roman" w:ascii="Times New Roman"/>
          <w:sz w:val="24"/>
          <w:szCs w:val="24"/>
          <w:lang w:eastAsia="hr-HR"/>
        </w:rPr>
        <w:t>na 31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3277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C4216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Drenški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C4216">
        <w:rPr>
          <w:rFonts w:cs="Times New Roman" w:eastAsia="Times New Roman" w:hAnsi="Times New Roman" w:ascii="Times New Roman"/>
          <w:sz w:val="24"/>
          <w:szCs w:val="24"/>
          <w:lang w:eastAsia="hr-HR"/>
        </w:rPr>
        <w:t>91456479037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C42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Samobor, Sunčani put </w:t>
      </w:r>
      <w:r w:rsidR="00B7483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2620F">
        <w:rPr>
          <w:rFonts w:cs="Times New Roman" w:eastAsia="Times New Roman" w:hAnsi="Times New Roman" w:ascii="Times New Roman"/>
          <w:sz w:val="24"/>
          <w:szCs w:val="24"/>
          <w:lang w:eastAsia="hr-HR"/>
        </w:rPr>
        <w:t>BONAVENTURA-MARE</w:t>
      </w:r>
      <w:r w:rsidR="0012620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12620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Đuke Begovića 10</w:t>
      </w:r>
      <w:r w:rsidR="0012620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2620F">
        <w:rPr>
          <w:rFonts w:cs="Times New Roman" w:eastAsia="Times New Roman" w:hAnsi="Times New Roman" w:ascii="Times New Roman"/>
          <w:sz w:val="24"/>
          <w:szCs w:val="24"/>
          <w:lang w:eastAsia="hr-HR"/>
        </w:rPr>
        <w:t>67885411145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5A2FE9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A2FE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3462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31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491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256F88">
      <w:rPr>
        <w:rFonts w:cs="Times New Roman" w:hAnsi="Times New Roman" w:ascii="Times New Roman"/>
        <w:sz w:val="24"/>
        <w:szCs w:val="24"/>
      </w:rPr>
      <w:t>St-8159</w:t>
    </w:r>
    <w:r w:rsidRPr="0032668B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12620F"/>
    <w:rsid w:val="0015109B"/>
    <w:rsid w:val="00207DF2"/>
    <w:rsid w:val="00210C17"/>
    <w:rsid w:val="0021433F"/>
    <w:rsid w:val="00256F88"/>
    <w:rsid w:val="00311FA1"/>
    <w:rsid w:val="0032668B"/>
    <w:rsid w:val="00532772"/>
    <w:rsid w:val="005A2FE9"/>
    <w:rsid w:val="005D1065"/>
    <w:rsid w:val="005F049A"/>
    <w:rsid w:val="0068301D"/>
    <w:rsid w:val="00683462"/>
    <w:rsid w:val="006A778A"/>
    <w:rsid w:val="00725F4E"/>
    <w:rsid w:val="007B6B18"/>
    <w:rsid w:val="009D675B"/>
    <w:rsid w:val="009F05F6"/>
    <w:rsid w:val="00AC26B4"/>
    <w:rsid w:val="00B74833"/>
    <w:rsid w:val="00C12987"/>
    <w:rsid w:val="00C87A74"/>
    <w:rsid w:val="00D1491A"/>
    <w:rsid w:val="00D65FCE"/>
    <w:rsid w:val="00E45F86"/>
    <w:rsid w:val="00EC421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91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491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491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491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4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9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49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49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49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8159</izvorni_sadrzaj>
    <derivirana_varijabla naziv="DomainObject.Predmet.Broj_1">8159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St-8159/2015</izvorni_sadrzaj>
    <derivirana_varijabla naziv="DomainObject.Predmet.OznakaBroj_1">St-8159/2015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BONAVENTURA-MARE d.o.o. zastupanog po punomoćniku Tomislav Maruna</izvorni_sadrzaj>
    <derivirana_varijabla naziv="DomainObject.Predmet.ProtustrankaFormated_1">  BONAVENTURA-MARE d.o.o. zastupanog po punomoćniku Tomislav Maruna</derivirana_varijabla>
  </DomainObject.Predmet.ProtustrankaFormated>
  <DomainObject.Predmet.ProtustrankaFormatedOIB>
    <izvorni_sadrzaj>  BONAVENTURA-MARE d.o.o., OIB 67885411145 zastupanog po punomoćniku Tomislav Maruna</izvorni_sadrzaj>
    <derivirana_varijabla naziv="DomainObject.Predmet.ProtustrankaFormatedOIB_1">  BONAVENTURA-MARE d.o.o., OIB 67885411145 zastupanog po punomoćniku Tomislav Maruna</derivirana_varijabla>
  </DomainObject.Predmet.ProtustrankaFormatedOIB>
  <DomainObject.Predmet.ProtustrankaFormatedWithAdress>
    <izvorni_sadrzaj> BONAVENTURA-MARE d.o.o., Đuke Begovića 10, 10000 Zagreb zastupanog po punomoćniku Tomislav Maruna</izvorni_sadrzaj>
    <derivirana_varijabla naziv="DomainObject.Predmet.ProtustrankaFormatedWithAdress_1"> BONAVENTURA-MARE d.o.o., Đuke Begovića 10, 10000 Zagreb zastupanog po punomoćniku Tomislav Maruna</derivirana_varijabla>
  </DomainObject.Predmet.ProtustrankaFormatedWithAdress>
  <DomainObject.Predmet.ProtustrankaFormatedWithAdressOIB>
    <izvorni_sadrzaj> BONAVENTURA-MARE d.o.o., OIB 67885411145, Đuke Begovića 10, 10000 Zagreb zastupanog po punomoćniku Tomislav Maruna</izvorni_sadrzaj>
    <derivirana_varijabla naziv="DomainObject.Predmet.ProtustrankaFormatedWithAdressOIB_1"> BONAVENTURA-MARE d.o.o., OIB 67885411145, Đuke Begovića 10, 10000 Zagreb zastupanog po punomoćniku Tomislav Maruna</derivirana_varijabla>
  </DomainObject.Predmet.ProtustrankaFormatedWithAdressOIB>
  <DomainObject.Predmet.ProtustrankaWithAdress>
    <izvorni_sadrzaj>BONAVENTURA-MARE d.o.o. Đuke Begovića 10, 10000 Zagreb</izvorni_sadrzaj>
    <derivirana_varijabla naziv="DomainObject.Predmet.ProtustrankaWithAdress_1">BONAVENTURA-MARE d.o.o. Đuke Begovića 10, 10000 Zagreb</derivirana_varijabla>
  </DomainObject.Predmet.ProtustrankaWithAdress>
  <DomainObject.Predmet.ProtustrankaWithAdressOIB>
    <izvorni_sadrzaj>BONAVENTURA-MARE d.o.o., OIB 67885411145, Đuke Begovića 10, 10000 Zagreb</izvorni_sadrzaj>
    <derivirana_varijabla naziv="DomainObject.Predmet.ProtustrankaWithAdressOIB_1">BONAVENTURA-MARE d.o.o., OIB 67885411145, Đuke Begovića 10, 10000 Zagreb</derivirana_varijabla>
  </DomainObject.Predmet.ProtustrankaWithAdressOIB>
  <DomainObject.Predmet.ProtustrankaNazivFormated>
    <izvorni_sadrzaj>BONAVENTURA-MARE d.o.o.</izvorni_sadrzaj>
    <derivirana_varijabla naziv="DomainObject.Predmet.ProtustrankaNazivFormated_1">BONAVENTURA-MARE d.o.o.</derivirana_varijabla>
  </DomainObject.Predmet.ProtustrankaNazivFormated>
  <DomainObject.Predmet.ProtustrankaNazivFormatedOIB>
    <izvorni_sadrzaj>BONAVENTURA-MARE d.o.o., OIB 67885411145</izvorni_sadrzaj>
    <derivirana_varijabla naziv="DomainObject.Predmet.ProtustrankaNazivFormatedOIB_1">BONAVENTURA-MARE d.o.o., OIB 67885411145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BONAVENTURA-MARE d.o.o. zastupanog po punomoćniku Tomislav Maruna</item>
    </izvorni_sadrzaj>
    <derivirana_varijabla naziv="DomainObject.Predmet.ProtuStrankaListFormated_1">
      <item>BONAVENTURA-MARE d.o.o. zastupanog po punomoćniku Tomislav Maruna</item>
    </derivirana_varijabla>
  </DomainObject.Predmet.ProtuStrankaListFormated>
  <DomainObject.Predmet.ProtuStrankaListFormatedOIB>
    <izvorni_sadrzaj>
      <item>BONAVENTURA-MARE d.o.o., OIB 67885411145 zastupanog po punomoćniku Tomislav Maruna</item>
    </izvorni_sadrzaj>
    <derivirana_varijabla naziv="DomainObject.Predmet.ProtuStrankaListFormatedOIB_1">
      <item>BONAVENTURA-MARE d.o.o., OIB 67885411145 zastupanog po punomoćniku Tomislav Maruna</item>
    </derivirana_varijabla>
  </DomainObject.Predmet.ProtuStrankaListFormatedOIB>
  <DomainObject.Predmet.ProtuStrankaListFormatedWithAdress>
    <izvorni_sadrzaj>
      <item>BONAVENTURA-MARE d.o.o., Đuke Begovića 10, 10000 Zagreb zastupanog po punomoćniku Tomislav Maruna</item>
    </izvorni_sadrzaj>
    <derivirana_varijabla naziv="DomainObject.Predmet.ProtuStrankaListFormatedWithAdress_1">
      <item>BONAVENTURA-MARE d.o.o., Đuke Begovića 10, 10000 Zagreb zastupanog po punomoćniku Tomislav Maruna</item>
    </derivirana_varijabla>
  </DomainObject.Predmet.ProtuStrankaListFormatedWithAdress>
  <DomainObject.Predmet.ProtuStrankaListFormatedWithAdressOIB>
    <izvorni_sadrzaj>
      <item>BONAVENTURA-MARE d.o.o., OIB 67885411145, Đuke Begovića 10, 10000 Zagreb zastupanog po punomoćniku Tomislav Maruna</item>
    </izvorni_sadrzaj>
    <derivirana_varijabla naziv="DomainObject.Predmet.ProtuStrankaListFormatedWithAdressOIB_1">
      <item>BONAVENTURA-MARE d.o.o., OIB 67885411145, Đuke Begovića 10, 10000 Zagreb zastupanog po punomoćniku Tomislav Maruna</item>
    </derivirana_varijabla>
  </DomainObject.Predmet.ProtuStrankaListFormatedWithAdressOIB>
  <DomainObject.Predmet.ProtuStrankaListNazivFormated>
    <izvorni_sadrzaj>
      <item>BONAVENTURA-MARE d.o.o.</item>
    </izvorni_sadrzaj>
    <derivirana_varijabla naziv="DomainObject.Predmet.ProtuStrankaListNazivFormated_1">
      <item>BONAVENTURA-MARE d.o.o.</item>
    </derivirana_varijabla>
  </DomainObject.Predmet.ProtuStrankaListNazivFormated>
  <DomainObject.Predmet.ProtuStrankaListNazivFormatedOIB>
    <izvorni_sadrzaj>
      <item>BONAVENTURA-MARE d.o.o., OIB 67885411145</item>
    </izvorni_sadrzaj>
    <derivirana_varijabla naziv="DomainObject.Predmet.ProtuStrankaListNazivFormatedOIB_1">
      <item>BONAVENTURA-MARE d.o.o., OIB 67885411145</item>
    </derivirana_varijabla>
  </DomainObject.Predmet.ProtuStrankaListNazivFormatedOIB>
  <DomainObject.Predmet.OstaliListFormated>
    <izvorni_sadrzaj>
      <item>Tomislav Maruna punomoćnik sudionika u postupku BONAVENTURA-MARE d.o.o.</item>
    </izvorni_sadrzaj>
    <derivirana_varijabla naziv="DomainObject.Predmet.OstaliListFormated_1">
      <item>Tomislav Maruna punomoćnik sudionika u postupku BONAVENTURA-MARE d.o.o.</item>
    </derivirana_varijabla>
  </DomainObject.Predmet.OstaliListFormated>
  <DomainObject.Predmet.OstaliListFormatedOIB>
    <izvorni_sadrzaj>
      <item>Tomislav Maruna, OIB 14977207076 punomoćnik sudionika u postupku BONAVENTURA-MARE d.o.o.</item>
    </izvorni_sadrzaj>
    <derivirana_varijabla naziv="DomainObject.Predmet.OstaliListFormatedOIB_1">
      <item>Tomislav Maruna, OIB 14977207076 punomoćnik sudionika u postupku BONAVENTURA-MARE d.o.o.</item>
    </derivirana_varijabla>
  </DomainObject.Predmet.OstaliListFormatedOIB>
  <DomainObject.Predmet.OstaliListFormatedWithAdress>
    <izvorni_sadrzaj>
      <item>Tomislav Maruna, Đuke Begovića 10, 10000 Zagreb punomoćnik sudionika u postupku BONAVENTURA-MARE d.o.o.</item>
    </izvorni_sadrzaj>
    <derivirana_varijabla naziv="DomainObject.Predmet.OstaliListFormatedWithAdress_1">
      <item>Tomislav Maruna, Đuke Begovića 10, 10000 Zagreb punomoćnik sudionika u postupku BONAVENTURA-MARE d.o.o.</item>
    </derivirana_varijabla>
  </DomainObject.Predmet.OstaliListFormatedWithAdress>
  <DomainObject.Predmet.OstaliListFormatedWithAdressOIB>
    <izvorni_sadrzaj>
      <item>Tomislav Maruna, OIB 14977207076, Đuke Begovića 10, 10000 Zagreb punomoćnik sudionika u postupku BONAVENTURA-MARE d.o.o.</item>
    </izvorni_sadrzaj>
    <derivirana_varijabla naziv="DomainObject.Predmet.OstaliListFormatedWithAdressOIB_1">
      <item>Tomislav Maruna, OIB 14977207076, Đuke Begovića 10, 10000 Zagreb punomoćnik sudionika u postupku BONAVENTURA-MARE d.o.o.</item>
    </derivirana_varijabla>
  </DomainObject.Predmet.OstaliListFormatedWithAdressOIB>
  <DomainObject.Predmet.OstaliListNazivFormated>
    <izvorni_sadrzaj>
      <item>Tomislav Maruna</item>
    </izvorni_sadrzaj>
    <derivirana_varijabla naziv="DomainObject.Predmet.OstaliListNazivFormated_1">
      <item>Tomislav Maruna</item>
    </derivirana_varijabla>
  </DomainObject.Predmet.OstaliListNazivFormated>
  <DomainObject.Predmet.OstaliListNazivFormatedOIB>
    <izvorni_sadrzaj>
      <item>Tomislav Maruna, OIB 14977207076</item>
    </izvorni_sadrzaj>
    <derivirana_varijabla naziv="DomainObject.Predmet.OstaliListNazivFormatedOIB_1">
      <item>Tomislav Maruna, OIB 14977207076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BONAVENTURA-MARE d.o.o.</izvorni_sadrzaj>
    <derivirana_varijabla naziv="DomainObject.Predmet.ProtustrankaIDrugi_1">BONAVENTURA-MARE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BONAVENTURA-MARE d.o.o., OIB 67885411145, Đuke Begovića 10, 10000 Zagreb</izvorni_sadrzaj>
    <derivirana_varijabla naziv="DomainObject.Predmet.ProtustrankaIDrugiAdressOIB_1">BONAVENTURA-MARE d.o.o., OIB 67885411145, Đuke Begovića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BONAVENTURA-MARE d.o.o.</item>
      <item>Tomislav Maruna</item>
    </izvorni_sadrzaj>
    <derivirana_varijabla naziv="DomainObject.Predmet.SudioniciListNaziv_1">
      <item>FINA Regionalni centar Zagreb</item>
      <item>BONAVENTURA-MARE d.o.o.</item>
      <item>Tomislav Maruna</item>
    </derivirana_varijabla>
  </DomainObject.Predmet.SudioniciListNaziv>
  <DomainObject.Predmet.SudioniciListAdressOIB>
    <izvorni_sadrzaj>
      <item>FINA Regionalni centar Zagreb, OIB 85821130368, Trg svibanjskih žrtava 1995. 1,10000 Zagreb</item>
      <item>BONAVENTURA-MARE d.o.o., OIB 67885411145, Đuke Begovića 10,10000 Zagreb</item>
      <item>Tomislav Maruna, OIB 14977207076, Đuke Begovića 10,10000 Zagreb</item>
    </izvorni_sadrzaj>
    <derivirana_varijabla naziv="DomainObject.Predmet.SudioniciListAdressOIB_1">
      <item>FINA Regionalni centar Zagreb, OIB 85821130368, Trg svibanjskih žrtava 1995. 1,10000 Zagreb</item>
      <item>BONAVENTURA-MARE d.o.o., OIB 67885411145, Đuke Begovića 10,10000 Zagreb</item>
      <item>Tomislav Maruna, OIB 14977207076, Đuke Begovića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67885411145</item>
      <item>, OIB 14977207076</item>
    </izvorni_sadrzaj>
    <derivirana_varijabla naziv="DomainObject.Predmet.SudioniciListNazivOIB_1">
      <item>, OIB 85821130368</item>
      <item>, OIB 67885411145</item>
      <item>, OIB 14977207076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2492</properties:Characters>
  <properties:Lines>85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2016-10-31T09:01:00Z</dcterms:created>
  <dc:creator>Teuta Klinžić Zajec</dc:creator>
  <cp:lastModifiedBy>Teuta Klinžić Zajec</cp:lastModifiedBy>
  <cp:lastPrinted>2016-10-17T11:14:00Z</cp:lastPrinted>
  <dcterms:modified xmlns:xsi="http://www.w3.org/2001/XMLSchema-instance" xsi:type="dcterms:W3CDTF">2016-10-31T09:13:00Z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