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F39CF" w14:paraId="650C8215" w:rsidRDefault="0055795E" w:rsidP="0055795E" w:rsidR="0055795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BE74575" w:rsidRDefault="0055795E" w:rsidP="0055795E" w:rsidR="0055795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2606D92" w:rsidRDefault="0055795E" w:rsidP="0055795E" w:rsidR="0055795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858729A" w:rsidRDefault="0055795E" w:rsidP="0055795E" w:rsidR="0055795E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St-2209/2017</w:t>
      </w:r>
    </w:p>
    <w:p w14:textId="77777777" w14:paraId="64313B62" w:rsidRDefault="0055795E" w:rsidP="0055795E" w:rsidR="0055795E">
      <w:pPr>
        <w:rPr>
          <w:sz w:val="22"/>
          <w:szCs w:val="22"/>
        </w:rPr>
      </w:pPr>
    </w:p>
    <w:p w14:textId="77777777" w14:paraId="4FC01CB5" w:rsidRDefault="0055795E" w:rsidP="0055795E" w:rsidR="0055795E">
      <w:pPr>
        <w:rPr>
          <w:sz w:val="22"/>
          <w:szCs w:val="22"/>
        </w:rPr>
      </w:pPr>
    </w:p>
    <w:p w14:textId="77777777" w14:paraId="181A1A22" w:rsidRDefault="0055795E" w:rsidP="0055795E" w:rsidR="0055795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IDEA EDUCA društvo s ograničenom odgovornošću za poduku, trgovinu i usluge, turistička agencija, Zagreb, Preradovićeva 29, OIB: 75942145602, dana 27. rujna 2017.g.                              </w:t>
      </w:r>
    </w:p>
    <w:p w14:textId="77777777" w14:paraId="3C693DAE" w:rsidRDefault="0055795E" w:rsidP="0055795E" w:rsidR="0055795E">
      <w:pPr>
        <w:jc w:val="both"/>
        <w:rPr>
          <w:sz w:val="22"/>
          <w:szCs w:val="22"/>
        </w:rPr>
      </w:pPr>
    </w:p>
    <w:p w14:textId="77777777" w14:paraId="2C6FFFF3" w:rsidRDefault="0055795E" w:rsidP="0055795E" w:rsidR="0055795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5FBAC88B" w:rsidRDefault="0055795E" w:rsidP="0055795E" w:rsidR="0055795E">
      <w:pPr>
        <w:jc w:val="center"/>
        <w:rPr>
          <w:sz w:val="22"/>
          <w:szCs w:val="22"/>
        </w:rPr>
      </w:pPr>
    </w:p>
    <w:p w14:textId="77777777" w14:paraId="1BAC7056" w:rsidRDefault="0055795E" w:rsidP="0055795E" w:rsidR="0055795E">
      <w:pPr>
        <w:rPr>
          <w:b/>
          <w:sz w:val="22"/>
          <w:szCs w:val="22"/>
        </w:rPr>
      </w:pPr>
    </w:p>
    <w:p w14:textId="77777777" w14:paraId="415E660A" w:rsidRDefault="0055795E" w:rsidP="0055795E" w:rsidR="005579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IDEA EDUCA društvo s ograničenom odgovornošću za poduku, trgovinu i usluge, turistička agencija, Zagreb, Preradovićeva 29, OIB: 75942145602.</w:t>
      </w:r>
    </w:p>
    <w:p w14:textId="77777777" w14:paraId="5D7D5C75" w:rsidRDefault="0055795E" w:rsidP="0055795E" w:rsidR="005579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6.593,45 kn. </w:t>
      </w:r>
    </w:p>
    <w:p w14:textId="77777777" w14:paraId="2D50D1A4" w:rsidRDefault="0055795E" w:rsidP="0055795E" w:rsidR="005579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108751F4" w:rsidRDefault="0055795E" w:rsidP="0055795E" w:rsidR="005579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25FBB28" w:rsidRDefault="0055795E" w:rsidP="0055795E" w:rsidR="0055795E">
      <w:pPr>
        <w:ind w:firstLine="708"/>
        <w:jc w:val="both"/>
        <w:rPr>
          <w:sz w:val="22"/>
          <w:szCs w:val="22"/>
        </w:rPr>
      </w:pPr>
    </w:p>
    <w:p w14:textId="77777777" w14:paraId="1D9BCC3E" w:rsidRDefault="0055795E" w:rsidP="0055795E" w:rsidR="0055795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7CF730C6" w:rsidRDefault="0055795E" w:rsidP="0055795E" w:rsidR="005579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2171C5C" w:rsidRDefault="0055795E" w:rsidP="0055795E" w:rsidR="0055795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3BA7B5A3" w:rsidRDefault="0055795E" w:rsidP="0055795E" w:rsidR="0055795E">
      <w:pPr>
        <w:jc w:val="both"/>
        <w:rPr>
          <w:sz w:val="22"/>
          <w:szCs w:val="22"/>
        </w:rPr>
      </w:pPr>
    </w:p>
    <w:p w14:textId="77777777" w14:paraId="2BEFFB3E" w:rsidRDefault="0055795E" w:rsidP="0055795E" w:rsidR="0055795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308648E0" w:rsidRDefault="0055795E" w:rsidP="0055795E" w:rsidR="0055795E">
      <w:pPr>
        <w:jc w:val="center"/>
        <w:rPr>
          <w:sz w:val="22"/>
          <w:szCs w:val="22"/>
        </w:rPr>
      </w:pPr>
    </w:p>
    <w:p w14:textId="77777777" w14:paraId="2AA67A90" w:rsidRDefault="0055795E" w:rsidP="0055795E" w:rsidR="0055795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4FB8C133" w:rsidRDefault="0055795E" w:rsidP="0055795E" w:rsidR="0055795E">
      <w:pPr>
        <w:ind w:firstLine="708" w:left="5664"/>
        <w:jc w:val="both"/>
        <w:rPr>
          <w:sz w:val="22"/>
          <w:szCs w:val="22"/>
        </w:rPr>
      </w:pPr>
    </w:p>
    <w:p w14:textId="77777777" w14:paraId="7DD8A807" w:rsidRDefault="0055795E" w:rsidP="0055795E" w:rsidR="0055795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BB300F6" w:rsidRDefault="0055795E" w:rsidP="0055795E" w:rsidR="0055795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1D38D747" w:rsidRDefault="0055795E" w:rsidP="0055795E" w:rsidR="0055795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8A786A7" w:rsidRDefault="0055795E" w:rsidP="0055795E" w:rsidR="0055795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3DE56F90" w:rsidRDefault="0055795E" w:rsidP="0055795E" w:rsidR="0055795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5F5B850" w:rsidRDefault="0055795E" w:rsidP="0055795E" w:rsidR="0055795E">
      <w:pPr>
        <w:jc w:val="center"/>
        <w:rPr>
          <w:sz w:val="22"/>
          <w:szCs w:val="22"/>
        </w:rPr>
      </w:pPr>
    </w:p>
    <w:p w14:textId="77777777" w14:paraId="5EAC9619" w:rsidRDefault="0055795E" w:rsidP="0055795E" w:rsidR="0055795E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E073066" w:rsidRDefault="0055795E" w:rsidP="0055795E" w:rsidR="0055795E">
      <w:pPr>
        <w:tabs>
          <w:tab w:pos="709" w:val="left"/>
        </w:tabs>
        <w:rPr>
          <w:sz w:val="22"/>
          <w:szCs w:val="22"/>
        </w:rPr>
      </w:pPr>
    </w:p>
    <w:p w14:textId="77777777" w14:paraId="14D88170" w:rsidRDefault="0055795E" w:rsidP="0055795E" w:rsidR="0055795E">
      <w:pPr>
        <w:tabs>
          <w:tab w:pos="709" w:val="left"/>
        </w:tabs>
        <w:rPr>
          <w:sz w:val="22"/>
          <w:szCs w:val="22"/>
        </w:rPr>
      </w:pPr>
    </w:p>
    <w:p w14:textId="001ADCCE" w14:paraId="001ADCC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5795E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7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9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5795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5795E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9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795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7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9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5795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5795E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9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795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346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2209</izvorni_sadrzaj>
    <derivirana_varijabla naziv="DomainObject.Predmet.Broj_1">2209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St-2209/2017</izvorni_sadrzaj>
    <derivirana_varijabla naziv="DomainObject.Predmet.OznakaBroj_1">St-2209/2017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EDUCA društvo s ograničenom odgovornošću za poduku, trgovinu i usluge, turistička agencija</izvorni_sadrzaj>
    <derivirana_varijabla naziv="DomainObject.Predmet.ProtustrankaFormated_1">  IDEA EDUCA društvo s ograničenom odgovornošću za poduku, trgovinu i usluge, turistička agencija</derivirana_varijabla>
  </DomainObject.Predmet.ProtustrankaFormated>
  <DomainObject.Predmet.ProtustrankaFormatedOIB>
    <izvorni_sadrzaj>  IDEA EDUCA društvo s ograničenom odgovornošću za poduku, trgovinu i usluge, turistička agencija, OIB 75942145602</izvorni_sadrzaj>
    <derivirana_varijabla naziv="DomainObject.Predmet.ProtustrankaFormatedOIB_1">  IDEA EDUCA društvo s ograničenom odgovornošću za poduku, trgovinu i usluge, turistička agencija, OIB 75942145602</derivirana_varijabla>
  </DomainObject.Predmet.ProtustrankaFormatedOIB>
  <DomainObject.Predmet.ProtustrankaFormatedWithAdress>
    <izvorni_sadrzaj> IDEA EDUCA društvo s ograničenom odgovornošću za poduku, trgovinu i usluge, turistička agencija, Preradovićeva 29, 10000 Zagreb</izvorni_sadrzaj>
    <derivirana_varijabla naziv="DomainObject.Predmet.ProtustrankaFormatedWithAdress_1"> IDEA EDUCA društvo s ograničenom odgovornošću za poduku, trgovinu i usluge, turistička agencija, Preradovićeva 29, 10000 Zagreb</derivirana_varijabla>
  </DomainObject.Predmet.ProtustrankaFormatedWithAdress>
  <DomainObject.Predmet.ProtustrankaFormatedWithAdressOIB>
    <izvorni_sadrzaj> IDEA EDUCA društvo s ograničenom odgovornošću za poduku, trgovinu i usluge, turistička agencija, OIB 75942145602, Preradovićeva 29, 10000 Zagreb</izvorni_sadrzaj>
    <derivirana_varijabla naziv="DomainObject.Predmet.ProtustrankaFormatedWithAdressOIB_1"> IDEA EDUCA društvo s ograničenom odgovornošću za poduku, trgovinu i usluge, turistička agencija, OIB 75942145602, Preradovićeva 29, 10000 Zagreb</derivirana_varijabla>
  </DomainObject.Predmet.ProtustrankaFormatedWithAdressOIB>
  <DomainObject.Predmet.ProtustrankaWithAdress>
    <izvorni_sadrzaj>IDEA EDUCA društvo s ograničenom odgovornošću za poduku, trgovinu i usluge, turistička agencija Preradovićeva 29, 10000 Zagreb</izvorni_sadrzaj>
    <derivirana_varijabla naziv="DomainObject.Predmet.ProtustrankaWithAdress_1">IDEA EDUCA društvo s ograničenom odgovornošću za poduku, trgovinu i usluge, turistička agencija Preradovićeva 29, 10000 Zagreb</derivirana_varijabla>
  </DomainObject.Predmet.ProtustrankaWithAdress>
  <DomainObject.Predmet.ProtustrankaWithAdressOIB>
    <izvorni_sadrzaj>IDEA EDUCA društvo s ograničenom odgovornošću za poduku, trgovinu i usluge, turistička agencija, OIB 75942145602, Preradovićeva 29, 10000 Zagreb</izvorni_sadrzaj>
    <derivirana_varijabla naziv="DomainObject.Predmet.ProtustrankaWithAdressOIB_1">IDEA EDUCA društvo s ograničenom odgovornošću za poduku, trgovinu i usluge, turistička agencija, OIB 75942145602, Preradovićeva 29, 10000 Zagreb</derivirana_varijabla>
  </DomainObject.Predmet.ProtustrankaWithAdressOIB>
  <DomainObject.Predmet.ProtustrankaNazivFormated>
    <izvorni_sadrzaj>IDEA EDUCA društvo s ograničenom odgovornošću za poduku, trgovinu i usluge, turistička agencija</izvorni_sadrzaj>
    <derivirana_varijabla naziv="DomainObject.Predmet.ProtustrankaNazivFormated_1">IDEA EDUCA društvo s ograničenom odgovornošću za poduku, trgovinu i usluge, turistička agencija</derivirana_varijabla>
  </DomainObject.Predmet.ProtustrankaNazivFormated>
  <DomainObject.Predmet.ProtustrankaNazivFormatedOIB>
    <izvorni_sadrzaj>IDEA EDUCA društvo s ograničenom odgovornošću za poduku, trgovinu i usluge, turistička agencija, OIB 75942145602</izvorni_sadrzaj>
    <derivirana_varijabla naziv="DomainObject.Predmet.ProtustrankaNazivFormatedOIB_1">IDEA EDUCA društvo s ograničenom odgovornošću za poduku, trgovinu i usluge, turistička agencija, OIB 75942145602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EDUCA društvo s ograničenom odgovornošću za poduku, trgovinu i usluge, turistička agencija</item>
    </izvorni_sadrzaj>
    <derivirana_varijabla naziv="DomainObject.Predmet.ProtuStrankaListFormated_1">
      <item>IDEA EDUCA društvo s ograničenom odgovornošću za poduku, trgovinu i usluge, turistička agencija</item>
    </derivirana_varijabla>
  </DomainObject.Predmet.ProtuStrankaListFormated>
  <DomainObject.Predmet.ProtuStrankaListFormatedOIB>
    <izvorni_sadrzaj>
      <item>IDEA EDUCA društvo s ograničenom odgovornošću za poduku, trgovinu i usluge, turistička agencija, OIB 75942145602</item>
    </izvorni_sadrzaj>
    <derivirana_varijabla naziv="DomainObject.Predmet.ProtuStrankaListFormatedOIB_1">
      <item>IDEA EDUCA društvo s ograničenom odgovornošću za poduku, trgovinu i usluge, turistička agencija, OIB 75942145602</item>
    </derivirana_varijabla>
  </DomainObject.Predmet.ProtuStrankaListFormatedOIB>
  <DomainObject.Predmet.ProtuStrankaListFormatedWithAdress>
    <izvorni_sadrzaj>
      <item>IDEA EDUCA društvo s ograničenom odgovornošću za poduku, trgovinu i usluge, turistička agencija, Preradovićeva 29, 10000 Zagreb</item>
    </izvorni_sadrzaj>
    <derivirana_varijabla naziv="DomainObject.Predmet.ProtuStrankaListFormatedWithAdress_1">
      <item>IDEA EDUCA društvo s ograničenom odgovornošću za poduku, trgovinu i usluge, turistička agencija, Preradovićeva 29, 10000 Zagreb</item>
    </derivirana_varijabla>
  </DomainObject.Predmet.ProtuStrankaListFormatedWithAdress>
  <DomainObject.Predmet.ProtuStrankaListFormatedWithAdressOIB>
    <izvorni_sadrzaj>
      <item>IDEA EDUCA društvo s ograničenom odgovornošću za poduku, trgovinu i usluge, turistička agencija, OIB 75942145602, Preradovićeva 29, 10000 Zagreb</item>
    </izvorni_sadrzaj>
    <derivirana_varijabla naziv="DomainObject.Predmet.ProtuStrankaListFormatedWithAdressOIB_1">
      <item>IDEA EDUCA društvo s ograničenom odgovornošću za poduku, trgovinu i usluge, turistička agencija, OIB 75942145602, Preradovićeva 29, 10000 Zagreb</item>
    </derivirana_varijabla>
  </DomainObject.Predmet.ProtuStrankaListFormatedWithAdressOIB>
  <DomainObject.Predmet.ProtuStrankaListNazivFormated>
    <izvorni_sadrzaj>
      <item>IDEA EDUCA društvo s ograničenom odgovornošću za poduku, trgovinu i usluge, turistička agencija</item>
    </izvorni_sadrzaj>
    <derivirana_varijabla naziv="DomainObject.Predmet.ProtuStrankaListNazivFormated_1">
      <item>IDEA EDUCA društvo s ograničenom odgovornošću za poduku, trgovinu i usluge, turistička agencija</item>
    </derivirana_varijabla>
  </DomainObject.Predmet.ProtuStrankaListNazivFormated>
  <DomainObject.Predmet.ProtuStrankaListNazivFormatedOIB>
    <izvorni_sadrzaj>
      <item>IDEA EDUCA društvo s ograničenom odgovornošću za poduku, trgovinu i usluge, turistička agencija, OIB 75942145602</item>
    </izvorni_sadrzaj>
    <derivirana_varijabla naziv="DomainObject.Predmet.ProtuStrankaListNazivFormatedOIB_1">
      <item>IDEA EDUCA društvo s ograničenom odgovornošću za poduku, trgovinu i usluge, turistička agencija, OIB 75942145602</item>
    </derivirana_varijabla>
  </DomainObject.Predmet.ProtuStrankaListNazivFormatedOIB>
  <DomainObject.Predmet.OstaliListFormated>
    <izvorni_sadrzaj>
      <item>Nadežda Ružička</item>
      <item>HRVATSKI ZAVOD ZA MIROVINSKO OSIGURANJE</item>
    </izvorni_sadrzaj>
    <derivirana_varijabla naziv="DomainObject.Predmet.OstaliListFormated_1">
      <item>Nadežda Ružička</item>
      <item>HRVATSKI ZAVOD ZA MIROVINSKO OSIGURANJE</item>
    </derivirana_varijabla>
  </DomainObject.Predmet.OstaliListFormated>
  <DomainObject.Predmet.OstaliListFormatedOIB>
    <izvorni_sadrzaj>
      <item>Nadežda Ružička, OIB 71410501015</item>
      <item>HRVATSKI ZAVOD ZA MIROVINSKO OSIGURANJE, OIB 84397956623</item>
    </izvorni_sadrzaj>
    <derivirana_varijabla naziv="DomainObject.Predmet.OstaliListFormatedOIB_1">
      <item>Nadežda Ružička, OIB 71410501015</item>
      <item>HRVATSKI ZAVOD ZA MIROVINSKO OSIGURANJE, OIB 84397956623</item>
    </derivirana_varijabla>
  </DomainObject.Predmet.OstaliListFormatedOIB>
  <DomainObject.Predmet.OstaliListFormatedWithAdress>
    <izvorni_sadrzaj>
      <item>Nadežda Ružička, Preradovićeva 29, 10000 Zagreb</item>
      <item>HRVATSKI ZAVOD ZA MIROVINSKO OSIGURANJE, Trpimirova 4, 10000 Zagreb</item>
    </izvorni_sadrzaj>
    <derivirana_varijabla naziv="DomainObject.Predmet.OstaliListFormatedWithAdress_1">
      <item>Nadežda Ružička, Preradovićeva 29,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Nadežda Ružička, OIB 71410501015, Preradovićeva 29, 10000 Zagreb</item>
      <item>HRVATSKI ZAVOD ZA MIROVINSKO OSIGURANJE, OIB 84397956623, Trpimirova 4, 10000 Zagreb</item>
    </izvorni_sadrzaj>
    <derivirana_varijabla naziv="DomainObject.Predmet.OstaliListFormatedWithAdressOIB_1">
      <item>Nadežda Ružička, OIB 71410501015, Preradovićeva 29,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Nadežda Ružička</item>
      <item>HRVATSKI ZAVOD ZA MIROVINSKO OSIGURANJE</item>
    </izvorni_sadrzaj>
    <derivirana_varijabla naziv="DomainObject.Predmet.OstaliListNazivFormated_1">
      <item>Nadežda Ružička</item>
      <item>HRVATSKI ZAVOD ZA MIROVINSKO OSIGURANJE</item>
    </derivirana_varijabla>
  </DomainObject.Predmet.OstaliListNazivFormated>
  <DomainObject.Predmet.OstaliListNazivFormatedOIB>
    <izvorni_sadrzaj>
      <item>Nadežda Ružička, OIB 71410501015</item>
      <item>HRVATSKI ZAVOD ZA MIROVINSKO OSIGURANJE, OIB 84397956623</item>
    </izvorni_sadrzaj>
    <derivirana_varijabla naziv="DomainObject.Predmet.OstaliListNazivFormatedOIB_1">
      <item>Nadežda Ružička, OIB 71410501015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EDUCA društvo s ograničenom odgovornošću za poduku, trgovinu i usluge, turistička agencija</izvorni_sadrzaj>
    <derivirana_varijabla naziv="DomainObject.Predmet.ProtustrankaIDrugi_1">IDEA EDUCA društvo s ograničenom odgovornošću za poduku,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EDUCA društvo s ograničenom odgovornošću za poduku, trgovinu i usluge, turistička agencija, OIB 75942145602, Preradovićeva 29, 10000 Zagreb</izvorni_sadrzaj>
    <derivirana_varijabla naziv="DomainObject.Predmet.ProtustrankaIDrugiAdressOIB_1">IDEA EDUCA društvo s ograničenom odgovornošću za poduku, trgovinu i usluge, turistička agencija, OIB 75942145602, Preradovićeva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EDUCA društvo s ograničenom odgovornošću za poduku, trgovinu i usluge, turistička agencija</item>
      <item>Nadežda Ružička</item>
      <item>HRVATSKI ZAVOD ZA MIROVINSKO OSIGURANJE</item>
    </izvorni_sadrzaj>
    <derivirana_varijabla naziv="DomainObject.Predmet.SudioniciListNaziv_1">
      <item>FINA Regionalni centar Zagreb</item>
      <item>IDEA EDUCA društvo s ograničenom odgovornošću za poduku, trgovinu i usluge, turistička agencija</item>
      <item>Nadežda Ružička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EDUCA društvo s ograničenom odgovornošću za poduku, trgovinu i usluge, turistička agencija, OIB 75942145602, Preradovićeva 29,10000 Zagreb</item>
      <item>Nadežda Ružička, OIB 71410501015, Preradovićeva 29,10000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IDEA EDUCA društvo s ograničenom odgovornošću za poduku, trgovinu i usluge, turistička agencija, OIB 75942145602, Preradovićeva 29,10000 Zagreb</item>
      <item>Nadežda Ružička, OIB 71410501015, Preradovićeva 29,10000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75942145602</item>
      <item>, OIB 71410501015</item>
      <item>, OIB 84397956623</item>
    </izvorni_sadrzaj>
    <derivirana_varijabla naziv="DomainObject.Predmet.SudioniciListNazivOIB_1">
      <item>, OIB 85821130368</item>
      <item>, OIB 75942145602</item>
      <item>, OIB 71410501015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283</properties:Words>
  <properties:Characters>1579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