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03b5" w14:paraId="c0103b5" w:rsidRDefault="00C209F0" w:rsidP="00C209F0" w:rsidR="00C209F0" w:rsidRPr="004A65D5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A65D5">
        <w:rPr>
          <w:rFonts w:hAnsi="Times New Roman" w:ascii="Times New Roman"/>
          <w:szCs w:val="24"/>
          <w:lang w:val="hr-HR"/>
        </w:rPr>
        <w:tab/>
      </w:r>
    </w:p>
    <w:p w:rsidRDefault="00CA6320" w:rsidP="00CA632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C209F0" w:rsidRPr="004A65D5">
        <w:rPr>
          <w:rFonts w:hAnsi="Times New Roman" w:ascii="Times New Roman"/>
          <w:szCs w:val="24"/>
          <w:lang w:val="hr-HR"/>
        </w:rPr>
        <w:t>R E P U B L I K A    H R V A T S K A</w:t>
      </w:r>
      <w:r w:rsidR="00C209F0" w:rsidRPr="004A65D5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CA632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C209F0" w:rsidRPr="004A65D5">
        <w:rPr>
          <w:rFonts w:hAnsi="Times New Roman" w:ascii="Times New Roman"/>
          <w:szCs w:val="24"/>
          <w:lang w:val="hr-HR"/>
        </w:rPr>
        <w:t>J E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  <w:t>Trgovački sud u Zagrebu po sucu</w:t>
      </w:r>
      <w:r w:rsidR="00CA6320">
        <w:rPr>
          <w:rFonts w:hAnsi="Times New Roman" w:ascii="Times New Roman"/>
          <w:szCs w:val="24"/>
          <w:lang w:val="hr-HR"/>
        </w:rPr>
        <w:t xml:space="preserve"> toga suda </w:t>
      </w:r>
      <w:r w:rsidR="006D401F">
        <w:rPr>
          <w:rFonts w:hAnsi="Times New Roman" w:ascii="Times New Roman"/>
          <w:szCs w:val="24"/>
          <w:lang w:val="hr-HR"/>
        </w:rPr>
        <w:t xml:space="preserve">Vesni Sremac Šoštar </w:t>
      </w:r>
      <w:r w:rsidRPr="004A65D5">
        <w:rPr>
          <w:rFonts w:hAnsi="Times New Roman" w:ascii="Times New Roman"/>
          <w:szCs w:val="24"/>
          <w:lang w:val="hr-HR"/>
        </w:rPr>
        <w:t xml:space="preserve">povodom prijedloga predlagatelja </w:t>
      </w:r>
      <w:r w:rsidR="00C01FAD" w:rsidRPr="00C01FAD">
        <w:rPr>
          <w:rFonts w:hAnsi="Times New Roman" w:ascii="Times New Roman"/>
          <w:szCs w:val="24"/>
          <w:lang w:val="hr-HR"/>
        </w:rPr>
        <w:t>MIRNA VICTUS d.o.o. za trgovinu i ugostiteljstvo, iz Karlovca, Jan</w:t>
      </w:r>
      <w:r w:rsidR="00705F5E">
        <w:rPr>
          <w:rFonts w:hAnsi="Times New Roman" w:ascii="Times New Roman"/>
          <w:szCs w:val="24"/>
          <w:lang w:val="hr-HR"/>
        </w:rPr>
        <w:t>a Masaryka 2, OIB: 85771310260</w:t>
      </w:r>
      <w:r w:rsidRPr="004A65D5">
        <w:rPr>
          <w:rFonts w:hAnsi="Times New Roman" w:ascii="Times New Roman"/>
          <w:szCs w:val="24"/>
          <w:lang w:val="hr-HR"/>
        </w:rPr>
        <w:t xml:space="preserve">, dana </w:t>
      </w:r>
      <w:r w:rsidR="006A6467">
        <w:rPr>
          <w:rFonts w:hAnsi="Times New Roman" w:ascii="Times New Roman"/>
          <w:szCs w:val="24"/>
          <w:lang w:val="hr-HR"/>
        </w:rPr>
        <w:t>20</w:t>
      </w:r>
      <w:r w:rsidR="00CF4AD0" w:rsidRPr="00CF4AD0">
        <w:rPr>
          <w:rFonts w:hAnsi="Times New Roman" w:ascii="Times New Roman"/>
          <w:szCs w:val="24"/>
          <w:lang w:val="hr-HR"/>
        </w:rPr>
        <w:t>. ožujka 2017</w:t>
      </w:r>
      <w:r w:rsidR="00CF4AD0">
        <w:rPr>
          <w:rFonts w:hAnsi="Times New Roman" w:ascii="Times New Roman"/>
          <w:szCs w:val="24"/>
          <w:lang w:val="hr-HR"/>
        </w:rPr>
        <w:t>. g.</w:t>
      </w:r>
    </w:p>
    <w:p w:rsidRDefault="009304DE" w:rsidP="00C209F0" w:rsidR="009304DE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r i j e š i o    j e</w:t>
      </w:r>
    </w:p>
    <w:p w:rsidRDefault="00CF4AD0" w:rsidP="00CF4AD0" w:rsidR="00CF4A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F4AD0" w:rsidP="00CF4AD0" w:rsidR="0007460F" w:rsidRPr="00CF4A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C209F0" w:rsidRPr="00CF4AD0">
        <w:rPr>
          <w:rFonts w:hAnsi="Times New Roman" w:ascii="Times New Roman"/>
          <w:szCs w:val="24"/>
          <w:lang w:val="hr-HR"/>
        </w:rPr>
        <w:t>Otvara se predstečajni postupak nad</w:t>
      </w:r>
      <w:r w:rsidR="0007460F" w:rsidRPr="00CF4AD0">
        <w:rPr>
          <w:rFonts w:hAnsi="Times New Roman" w:ascii="Times New Roman"/>
          <w:szCs w:val="24"/>
          <w:lang w:val="hr-HR"/>
        </w:rPr>
        <w:t xml:space="preserve"> dužnikom </w:t>
      </w:r>
      <w:r w:rsidR="00C01FAD" w:rsidRPr="00C01FAD">
        <w:rPr>
          <w:rFonts w:hAnsi="Times New Roman" w:ascii="Times New Roman"/>
          <w:szCs w:val="24"/>
          <w:lang w:val="hr-HR"/>
        </w:rPr>
        <w:t>MIRNA VICTUS d.o.o. za trgovinu i ugostiteljstvo, iz Karlovca, Jan</w:t>
      </w:r>
      <w:r w:rsidR="006A6467">
        <w:rPr>
          <w:rFonts w:hAnsi="Times New Roman" w:ascii="Times New Roman"/>
          <w:szCs w:val="24"/>
          <w:lang w:val="hr-HR"/>
        </w:rPr>
        <w:t>a Masaryka 2, OIB: 85771310260.</w:t>
      </w:r>
    </w:p>
    <w:p w:rsidRDefault="0007460F" w:rsidP="0007460F" w:rsidR="0007460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FD054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FD0547">
        <w:rPr>
          <w:rFonts w:hAnsi="Times New Roman" w:ascii="Times New Roman"/>
          <w:szCs w:val="24"/>
          <w:lang w:val="hr-HR"/>
        </w:rPr>
        <w:t>Za povjerenika predstečajne nagodbe imenuje se</w:t>
      </w:r>
      <w:r w:rsidR="00FD0547" w:rsidRPr="00FD0547">
        <w:rPr>
          <w:rFonts w:hAnsi="Times New Roman" w:ascii="Times New Roman"/>
          <w:szCs w:val="24"/>
          <w:lang w:val="hr-HR"/>
        </w:rPr>
        <w:t xml:space="preserve"> Mart</w:t>
      </w:r>
      <w:r w:rsidR="00FD0547">
        <w:rPr>
          <w:rFonts w:hAnsi="Times New Roman" w:ascii="Times New Roman"/>
          <w:szCs w:val="24"/>
          <w:lang w:val="hr-HR"/>
        </w:rPr>
        <w:t>in Lukin</w:t>
      </w:r>
      <w:r w:rsidR="00FD0547" w:rsidRPr="00FD0547">
        <w:rPr>
          <w:rFonts w:hAnsi="Times New Roman" w:ascii="Times New Roman"/>
          <w:szCs w:val="24"/>
          <w:lang w:val="hr-HR"/>
        </w:rPr>
        <w:t xml:space="preserve"> iz Zagreba, Gračansk</w:t>
      </w:r>
      <w:r w:rsidR="00CA6320">
        <w:rPr>
          <w:rFonts w:hAnsi="Times New Roman" w:ascii="Times New Roman"/>
          <w:szCs w:val="24"/>
          <w:lang w:val="hr-HR"/>
        </w:rPr>
        <w:t>a cesta 145f</w:t>
      </w:r>
      <w:r w:rsidR="006A6467">
        <w:rPr>
          <w:rFonts w:hAnsi="Times New Roman" w:ascii="Times New Roman"/>
          <w:szCs w:val="24"/>
          <w:lang w:val="hr-HR"/>
        </w:rPr>
        <w:t>,</w:t>
      </w:r>
      <w:r w:rsidR="00CA6320">
        <w:rPr>
          <w:rFonts w:hAnsi="Times New Roman" w:ascii="Times New Roman"/>
          <w:szCs w:val="24"/>
          <w:lang w:val="hr-HR"/>
        </w:rPr>
        <w:t xml:space="preserve">  OIB: 12398076495.</w:t>
      </w:r>
    </w:p>
    <w:p w:rsidRDefault="00FD0547" w:rsidP="00FD0547" w:rsidR="00FD0547">
      <w:pPr>
        <w:jc w:val="both"/>
        <w:rPr>
          <w:rFonts w:hAnsi="Times New Roman" w:ascii="Times New Roman"/>
          <w:szCs w:val="24"/>
          <w:lang w:val="hr-HR"/>
        </w:rPr>
      </w:pPr>
    </w:p>
    <w:p w:rsidRDefault="00C01FAD" w:rsidP="00C01FAD" w:rsidR="009304DE" w:rsidRPr="00FD054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Pozivaju se vjerovnici </w:t>
      </w:r>
      <w:r w:rsidR="00C209F0" w:rsidRPr="00FD0547">
        <w:rPr>
          <w:rFonts w:hAnsi="Times New Roman" w:ascii="Times New Roman"/>
          <w:szCs w:val="24"/>
          <w:lang w:val="hr-HR"/>
        </w:rPr>
        <w:t>dužnika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C01FAD">
        <w:rPr>
          <w:rFonts w:hAnsi="Times New Roman" w:ascii="Times New Roman"/>
          <w:szCs w:val="24"/>
          <w:lang w:val="hr-HR"/>
        </w:rPr>
        <w:t xml:space="preserve">MIRNA VICTUS d.o.o. za trgovinu i ugostiteljstvo, iz Karlovca, Jana Masaryka 2, OIB: 85771310260  </w:t>
      </w:r>
      <w:r w:rsidR="00C209F0" w:rsidRPr="00FD0547">
        <w:rPr>
          <w:rFonts w:hAnsi="Times New Roman" w:ascii="Times New Roman"/>
          <w:szCs w:val="24"/>
          <w:lang w:val="hr-HR"/>
        </w:rPr>
        <w:t>da u roku od 15 (petnaest) dana od dana objave ovog rješenja na mrežnoj stranici e-Oglasna ploča ovog suda, prijave svoje tražbine nadležnoj jedinici Financijske agencije i to na propisanom obrascu temeljem Pravilnika o sadržaju i obliku obrazaca na kojima se podnose podnesci u predstečajnom i stečajnom postupku</w:t>
      </w:r>
      <w:r w:rsidR="006A6467">
        <w:rPr>
          <w:rFonts w:hAnsi="Times New Roman" w:ascii="Times New Roman"/>
          <w:szCs w:val="24"/>
          <w:lang w:val="hr-HR"/>
        </w:rPr>
        <w:t>.</w:t>
      </w:r>
    </w:p>
    <w:p w:rsidRDefault="009304DE" w:rsidP="009304DE" w:rsidR="009304DE" w:rsidRPr="009304D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FD0547" w:rsidR="00C209F0" w:rsidRPr="00FD054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FD0547">
        <w:rPr>
          <w:rFonts w:hAnsi="Times New Roman" w:ascii="Times New Roman"/>
          <w:szCs w:val="24"/>
          <w:lang w:val="hr-HR"/>
        </w:rPr>
        <w:t>Pozivaju se razlučni vjerovnici u prijavi navesti podatke o svojim pravima, pravnoj osnovi razlučnog prava te dijelu imovine dužnika na koji se njihovo razlučno pravo odnosi te dati izjavu da li se odriču ili ne prava na odvojeno namirenje.</w:t>
      </w:r>
    </w:p>
    <w:p w:rsidRDefault="00C209F0" w:rsidP="00C209F0" w:rsidR="00C209F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C209F0" w:rsidRPr="00FD054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FD0547">
        <w:rPr>
          <w:rFonts w:hAnsi="Times New Roman" w:ascii="Times New Roman"/>
          <w:szCs w:val="24"/>
          <w:lang w:val="hr-HR"/>
        </w:rPr>
        <w:t>Pozivaju se izlučni vjerovnici u prijavi navesti podatke o svojim pravima, pravnoj osnovi izlučnog prava te dijelu imovine dužnika na koje se odnosi njihovo izlučno pravo.</w:t>
      </w:r>
    </w:p>
    <w:p w:rsidRDefault="00C209F0" w:rsidP="00C209F0" w:rsidR="00C209F0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FD054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FD0547">
        <w:rPr>
          <w:rFonts w:hAnsi="Times New Roman" w:ascii="Times New Roman"/>
          <w:szCs w:val="24"/>
          <w:lang w:val="hr-HR"/>
        </w:rPr>
        <w:t>Razlučni i izlučni vjerovnici su dužni u prijavi dati izjavu o pristanku ili uskrati pristanka odgode namirenja iz predmeta na koji se odnosi njihovo razlučno pravo odnosno izdvajanja predmeta na koje se odnosi njihovo izlučno pravo radi provedbe plana restrukturiranja.</w:t>
      </w:r>
    </w:p>
    <w:p w:rsidRDefault="007E1F36" w:rsidP="00C05421" w:rsidR="007E1F3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E1F36" w:rsidP="00C05421" w:rsidR="007E1F3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E1F36" w:rsidP="00C05421" w:rsidR="007E1F3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9304DE" w:rsidP="009304DE" w:rsid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FD054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FD0547">
        <w:rPr>
          <w:rFonts w:hAnsi="Times New Roman" w:ascii="Times New Roman"/>
          <w:szCs w:val="24"/>
          <w:lang w:val="hr-HR"/>
        </w:rPr>
        <w:t>Poziv</w:t>
      </w:r>
      <w:r w:rsidR="00E02AAA" w:rsidRPr="00FD0547">
        <w:rPr>
          <w:rFonts w:hAnsi="Times New Roman" w:ascii="Times New Roman"/>
          <w:szCs w:val="24"/>
          <w:lang w:val="hr-HR"/>
        </w:rPr>
        <w:t>a</w:t>
      </w:r>
      <w:r w:rsidR="00D311B3">
        <w:rPr>
          <w:rFonts w:hAnsi="Times New Roman" w:ascii="Times New Roman"/>
          <w:szCs w:val="24"/>
          <w:lang w:val="hr-HR"/>
        </w:rPr>
        <w:t>ju</w:t>
      </w:r>
      <w:r w:rsidRPr="00FD0547">
        <w:rPr>
          <w:rFonts w:hAnsi="Times New Roman" w:ascii="Times New Roman"/>
          <w:szCs w:val="24"/>
          <w:lang w:val="hr-HR"/>
        </w:rPr>
        <w:t xml:space="preserve"> se dužnik i povjerenik predstečajne nagodbe</w:t>
      </w:r>
      <w:r w:rsidR="0007460F" w:rsidRPr="00FD0547">
        <w:rPr>
          <w:rFonts w:hAnsi="Times New Roman" w:ascii="Times New Roman"/>
          <w:szCs w:val="24"/>
          <w:lang w:val="hr-HR"/>
        </w:rPr>
        <w:t xml:space="preserve"> </w:t>
      </w:r>
      <w:r w:rsidR="00FD0547" w:rsidRPr="00FD0547">
        <w:rPr>
          <w:rFonts w:hAnsi="Times New Roman" w:ascii="Times New Roman"/>
          <w:szCs w:val="24"/>
          <w:lang w:val="hr-HR"/>
        </w:rPr>
        <w:t>Martin Lukin iz Zagreba, Gračanska cesta 145f  OIB: 12398076495</w:t>
      </w:r>
      <w:r w:rsidR="0007460F" w:rsidRPr="00FD0547">
        <w:rPr>
          <w:rFonts w:hAnsi="Times New Roman" w:ascii="Times New Roman"/>
          <w:szCs w:val="24"/>
          <w:lang w:val="hr-HR"/>
        </w:rPr>
        <w:t xml:space="preserve"> </w:t>
      </w:r>
      <w:r w:rsidRPr="00FD0547">
        <w:rPr>
          <w:rFonts w:hAnsi="Times New Roman" w:ascii="Times New Roman"/>
          <w:szCs w:val="24"/>
          <w:lang w:val="hr-HR"/>
        </w:rPr>
        <w:t>u roku</w:t>
      </w:r>
      <w:r w:rsidR="00FD0547">
        <w:rPr>
          <w:rFonts w:hAnsi="Times New Roman" w:ascii="Times New Roman"/>
          <w:szCs w:val="24"/>
          <w:lang w:val="hr-HR"/>
        </w:rPr>
        <w:t xml:space="preserve"> od 8 (osam) dana od dana objaviti</w:t>
      </w:r>
      <w:r w:rsidRPr="00FD0547">
        <w:rPr>
          <w:rFonts w:hAnsi="Times New Roman" w:ascii="Times New Roman"/>
          <w:szCs w:val="24"/>
          <w:lang w:val="hr-HR"/>
        </w:rPr>
        <w:t xml:space="preserve"> tablice prijavljenih tražbina, dostaviti Financijskoj agenciji pisano očitovanje o svakoj prijavljenoj tražbini, uz obveznu naznaku iznosa za koji se tražbina osporava i razlog osporavanja.</w:t>
      </w:r>
    </w:p>
    <w:p w:rsidRDefault="009304DE" w:rsidP="009304DE" w:rsidR="009304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9304DE" w:rsidP="009304DE" w:rsidR="009304DE" w:rsidRP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Poziva se dužnik da vjerovnicima i povjereniku omogući uvid u isprave iz kojih proizlaze tražbine nav</w:t>
      </w:r>
      <w:r w:rsidR="009304DE">
        <w:rPr>
          <w:rFonts w:hAnsi="Times New Roman" w:ascii="Times New Roman"/>
          <w:szCs w:val="24"/>
          <w:lang w:val="hr-HR"/>
        </w:rPr>
        <w:t>edene u popisu imovine i obveza.</w:t>
      </w:r>
    </w:p>
    <w:p w:rsidRDefault="009304DE" w:rsidP="009304DE" w:rsidR="009304DE" w:rsidRP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Pozivaju se dužnikovi dužnici da svoje dospjele obveze bez odgode ispune dužniku.</w:t>
      </w:r>
    </w:p>
    <w:p w:rsidRDefault="009304DE" w:rsidP="009304DE" w:rsidR="009304DE" w:rsidRPr="009304D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FD0547" w:rsidR="009304D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 xml:space="preserve">Pozivaju se vjerovnici, dužnik i povjerenik pristupiti na ročište radi ispitivanja tražbina </w:t>
      </w:r>
      <w:r w:rsidRPr="0056263D">
        <w:rPr>
          <w:rFonts w:hAnsi="Times New Roman" w:ascii="Times New Roman"/>
          <w:szCs w:val="24"/>
          <w:lang w:val="hr-HR"/>
        </w:rPr>
        <w:t xml:space="preserve">dana </w:t>
      </w:r>
      <w:r w:rsidR="00CF4AD0">
        <w:rPr>
          <w:rFonts w:hAnsi="Times New Roman" w:ascii="Times New Roman"/>
          <w:szCs w:val="24"/>
          <w:u w:val="single"/>
          <w:lang w:val="hr-HR"/>
        </w:rPr>
        <w:t>15</w:t>
      </w:r>
      <w:r w:rsidR="007E1F36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CF4AD0">
        <w:rPr>
          <w:rFonts w:hAnsi="Times New Roman" w:ascii="Times New Roman"/>
          <w:szCs w:val="24"/>
          <w:u w:val="single"/>
          <w:lang w:val="hr-HR"/>
        </w:rPr>
        <w:t>svibnja</w:t>
      </w:r>
      <w:r w:rsidR="007E1F36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CF4AD0">
        <w:rPr>
          <w:rFonts w:hAnsi="Times New Roman" w:ascii="Times New Roman"/>
          <w:szCs w:val="24"/>
          <w:u w:val="single"/>
          <w:lang w:val="hr-HR"/>
        </w:rPr>
        <w:t>2017</w:t>
      </w:r>
      <w:r w:rsidR="00C01FAD">
        <w:rPr>
          <w:rFonts w:hAnsi="Times New Roman" w:ascii="Times New Roman"/>
          <w:szCs w:val="24"/>
          <w:u w:val="single"/>
          <w:lang w:val="hr-HR"/>
        </w:rPr>
        <w:t>. godine u 11</w:t>
      </w:r>
      <w:r w:rsidRPr="0056263D">
        <w:rPr>
          <w:rFonts w:hAnsi="Times New Roman" w:ascii="Times New Roman"/>
          <w:szCs w:val="24"/>
          <w:u w:val="single"/>
          <w:lang w:val="hr-HR"/>
        </w:rPr>
        <w:t>,00 sati</w:t>
      </w:r>
      <w:r w:rsidRPr="0056263D">
        <w:rPr>
          <w:rFonts w:hAnsi="Times New Roman" w:ascii="Times New Roman"/>
          <w:szCs w:val="24"/>
          <w:lang w:val="hr-HR"/>
        </w:rPr>
        <w:t>, u</w:t>
      </w:r>
      <w:r w:rsidRPr="009304DE">
        <w:rPr>
          <w:rFonts w:hAnsi="Times New Roman" w:ascii="Times New Roman"/>
          <w:szCs w:val="24"/>
          <w:lang w:val="hr-HR"/>
        </w:rPr>
        <w:t xml:space="preserve"> prostorijama Trgovačkog suda u Zagrebu, Zagreb, Petrinjska 8, soba 96, II kat ulične zgrade.</w:t>
      </w:r>
      <w:r w:rsidR="0007460F">
        <w:rPr>
          <w:rFonts w:hAnsi="Times New Roman" w:ascii="Times New Roman"/>
          <w:szCs w:val="24"/>
          <w:lang w:val="hr-HR"/>
        </w:rPr>
        <w:t xml:space="preserve"> </w:t>
      </w:r>
    </w:p>
    <w:p w:rsidRDefault="009304DE" w:rsidP="009304DE" w:rsidR="009304DE" w:rsidRP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Rješenje o otvaranju predstečajnog postupka upisat će se u sudskom registru ovog suda, te će se objaviti na mrežnoj stranici e-Oglasna ploča ovog suda zajedno sa planom financijskog restrukturiranja, kao i u javne knjige, registre, upisnike i očevidnike u kojima je dužnik upisan kao nositelj nekog prava.</w:t>
      </w:r>
    </w:p>
    <w:p w:rsidRDefault="009304DE" w:rsidP="009304DE" w:rsidR="009304DE" w:rsidRP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C209F0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Rješenje o otvaranju predstečajnog postupka dostavit će se Financijskoj agenciji uz popis tražbina vjerovnika koje je dužnik naveo u prijedlogu za otvaranjem postupka predstečajne nagodbe.</w:t>
      </w:r>
    </w:p>
    <w:p w:rsidRDefault="008C01C2" w:rsidP="008C01C2" w:rsidR="008C01C2" w:rsidRPr="008C01C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Obrazloženje</w:t>
      </w:r>
    </w:p>
    <w:p w:rsidRDefault="00C209F0" w:rsidP="00C209F0" w:rsidR="00C209F0" w:rsidRPr="004A65D5">
      <w:pPr>
        <w:pStyle w:val="Tijeloteksta"/>
      </w:pPr>
    </w:p>
    <w:p w:rsidRDefault="00C209F0" w:rsidP="0056263D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ovome sudu temeljem odredbe čl. </w:t>
      </w:r>
      <w:r w:rsidRPr="004A65D5">
        <w:rPr>
          <w:rFonts w:hAnsi="Times New Roman" w:ascii="Times New Roman"/>
          <w:szCs w:val="24"/>
          <w:lang w:val="hr-HR"/>
        </w:rPr>
        <w:t>25. st. 1. Stečajnog zakona („Narodne novine“ broj 71/2015: dalje: SZ)</w:t>
      </w:r>
      <w:r>
        <w:rPr>
          <w:rFonts w:hAnsi="Times New Roman" w:ascii="Times New Roman"/>
          <w:szCs w:val="24"/>
          <w:lang w:val="hr-HR"/>
        </w:rPr>
        <w:t xml:space="preserve"> podnio</w:t>
      </w:r>
      <w:r w:rsidRPr="004A65D5">
        <w:rPr>
          <w:rFonts w:hAnsi="Times New Roman" w:ascii="Times New Roman"/>
          <w:szCs w:val="24"/>
          <w:lang w:val="hr-HR"/>
        </w:rPr>
        <w:t xml:space="preserve"> prijedlog za </w:t>
      </w:r>
      <w:r>
        <w:rPr>
          <w:rFonts w:hAnsi="Times New Roman" w:ascii="Times New Roman"/>
          <w:szCs w:val="24"/>
          <w:lang w:val="hr-HR"/>
        </w:rPr>
        <w:t>otvaranjem predstečajnog postupka, a nakon</w:t>
      </w:r>
      <w:r w:rsidR="0056263D">
        <w:rPr>
          <w:rFonts w:hAnsi="Times New Roman" w:ascii="Times New Roman"/>
          <w:szCs w:val="24"/>
          <w:lang w:val="hr-HR"/>
        </w:rPr>
        <w:t xml:space="preserve"> poziva ovog suda </w:t>
      </w:r>
      <w:r>
        <w:rPr>
          <w:rFonts w:hAnsi="Times New Roman" w:ascii="Times New Roman"/>
          <w:szCs w:val="24"/>
          <w:lang w:val="hr-HR"/>
        </w:rPr>
        <w:t>da taj prijedlog uredi i dopuni sukladno odredbama čl. 31. st. 2., 4., čl. 16. st. 1., čl. 17. dužnik je istome udovoljio te dostavio dokumentaciju propisanu odredbom čl. 26. SZ-a.</w:t>
      </w:r>
    </w:p>
    <w:p w:rsidRDefault="00C209F0" w:rsidP="00C209F0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plan </w:t>
      </w:r>
      <w:r w:rsidRPr="004A65D5">
        <w:rPr>
          <w:rFonts w:hAnsi="Times New Roman" w:ascii="Times New Roman"/>
          <w:szCs w:val="24"/>
          <w:lang w:val="hr-HR"/>
        </w:rPr>
        <w:t>restrukturiranja</w:t>
      </w:r>
      <w:r>
        <w:rPr>
          <w:rFonts w:hAnsi="Times New Roman" w:ascii="Times New Roman"/>
          <w:szCs w:val="24"/>
          <w:lang w:val="hr-HR"/>
        </w:rPr>
        <w:t xml:space="preserve"> utvrđeno je da</w:t>
      </w:r>
      <w:r w:rsidRPr="004A65D5">
        <w:rPr>
          <w:rFonts w:hAnsi="Times New Roman" w:ascii="Times New Roman"/>
          <w:szCs w:val="24"/>
          <w:lang w:val="hr-HR"/>
        </w:rPr>
        <w:t xml:space="preserve"> sadrži sve elemente propisane</w:t>
      </w:r>
      <w:r>
        <w:rPr>
          <w:rFonts w:hAnsi="Times New Roman" w:ascii="Times New Roman"/>
          <w:szCs w:val="24"/>
          <w:lang w:val="hr-HR"/>
        </w:rPr>
        <w:t xml:space="preserve"> odredbom</w:t>
      </w:r>
      <w:r w:rsidRPr="004A65D5">
        <w:rPr>
          <w:rFonts w:hAnsi="Times New Roman" w:ascii="Times New Roman"/>
          <w:szCs w:val="24"/>
          <w:lang w:val="hr-HR"/>
        </w:rPr>
        <w:t xml:space="preserve"> člankom 27. </w:t>
      </w:r>
      <w:r>
        <w:rPr>
          <w:rFonts w:hAnsi="Times New Roman" w:ascii="Times New Roman"/>
          <w:szCs w:val="24"/>
          <w:lang w:val="hr-HR"/>
        </w:rPr>
        <w:t>SZ-a</w:t>
      </w:r>
    </w:p>
    <w:p w:rsidRDefault="00C209F0" w:rsidP="00C209F0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B6F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Odredbom članka 33. </w:t>
      </w:r>
      <w:r>
        <w:rPr>
          <w:rFonts w:hAnsi="Times New Roman" w:ascii="Times New Roman"/>
          <w:szCs w:val="24"/>
          <w:lang w:val="hr-HR"/>
        </w:rPr>
        <w:t>SZ-a</w:t>
      </w:r>
      <w:r w:rsidRPr="004A65D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propisano</w:t>
      </w:r>
      <w:r w:rsidRPr="004A65D5">
        <w:rPr>
          <w:rFonts w:hAnsi="Times New Roman" w:ascii="Times New Roman"/>
          <w:szCs w:val="24"/>
          <w:lang w:val="hr-HR"/>
        </w:rPr>
        <w:t xml:space="preserve"> je </w:t>
      </w:r>
      <w:r>
        <w:rPr>
          <w:rFonts w:hAnsi="Times New Roman" w:ascii="Times New Roman"/>
          <w:szCs w:val="24"/>
          <w:lang w:val="hr-HR"/>
        </w:rPr>
        <w:t>da</w:t>
      </w:r>
      <w:r w:rsidRPr="004A65D5">
        <w:rPr>
          <w:rFonts w:hAnsi="Times New Roman" w:ascii="Times New Roman"/>
          <w:szCs w:val="24"/>
          <w:lang w:val="hr-HR"/>
        </w:rPr>
        <w:t xml:space="preserve"> će sud, ako utvrdi da su ispunjene pretpostavke za otvaranje predstečajnog postupka, donijeti rješenje o otvaranju predstečajnog postupka. Stavkom 1. članka 33. SZ-a određeno je </w:t>
      </w:r>
      <w:r w:rsidR="0056263D">
        <w:rPr>
          <w:rFonts w:hAnsi="Times New Roman" w:ascii="Times New Roman"/>
          <w:szCs w:val="24"/>
          <w:lang w:val="hr-HR"/>
        </w:rPr>
        <w:t>da</w:t>
      </w:r>
      <w:r w:rsidRPr="004A65D5">
        <w:rPr>
          <w:rFonts w:hAnsi="Times New Roman" w:ascii="Times New Roman"/>
          <w:szCs w:val="24"/>
          <w:lang w:val="hr-HR"/>
        </w:rPr>
        <w:t xml:space="preserve"> će sud imenovati povjerenika.</w:t>
      </w:r>
    </w:p>
    <w:p w:rsidRDefault="00C209F0" w:rsidP="00C209F0" w:rsidR="00180D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B6F10" w:rsidP="00C209F0" w:rsidR="00180D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Ovaj sud smatra da povjerenik izabran metodom slučajnoga odabira ne bi raspolagao potrebnom stručnošću ili poslovnim iskustvom potrebnim za vođenje predstečajnog postupka, pa je za povjerenika izabrao drugu osobu s liste A stečajnih upravitelja za područje nadležnoga suda, sukladno članku 23. st. 1. a u svezi s člankom 84. st. 2. SZ-a. </w:t>
      </w:r>
    </w:p>
    <w:p w:rsidRDefault="00180DCF" w:rsidP="00C209F0" w:rsidR="00180DC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80DCF" w:rsidP="00C209F0" w:rsidR="00180DC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je</w:t>
      </w:r>
      <w:r w:rsidR="00705F5E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pozivom na navedene odredbe te odredbu čl. 34. SZ-a</w:t>
      </w:r>
      <w:r w:rsidR="00705F5E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odlučeno kao u</w:t>
      </w:r>
      <w:r w:rsidR="00CF4AD0">
        <w:rPr>
          <w:rFonts w:hAnsi="Times New Roman" w:ascii="Times New Roman"/>
          <w:szCs w:val="24"/>
          <w:lang w:val="hr-HR"/>
        </w:rPr>
        <w:t xml:space="preserve"> izreci rješenja pod točkom I</w:t>
      </w:r>
      <w:r>
        <w:rPr>
          <w:rFonts w:hAnsi="Times New Roman" w:ascii="Times New Roman"/>
          <w:szCs w:val="24"/>
          <w:lang w:val="hr-HR"/>
        </w:rPr>
        <w:t>.).</w:t>
      </w:r>
    </w:p>
    <w:p w:rsidRDefault="00CB6F10" w:rsidP="00C209F0" w:rsidR="00CB6F1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čl. 34. st. 1</w:t>
      </w:r>
      <w:r w:rsidR="00CF4AD0">
        <w:rPr>
          <w:rFonts w:hAnsi="Times New Roman" w:ascii="Times New Roman"/>
          <w:szCs w:val="24"/>
          <w:lang w:val="hr-HR"/>
        </w:rPr>
        <w:t>.</w:t>
      </w:r>
      <w:r w:rsidR="00705F5E">
        <w:rPr>
          <w:rFonts w:hAnsi="Times New Roman" w:ascii="Times New Roman"/>
          <w:szCs w:val="24"/>
          <w:lang w:val="hr-HR"/>
        </w:rPr>
        <w:t>,</w:t>
      </w:r>
      <w:r w:rsidR="00CF4AD0">
        <w:rPr>
          <w:rFonts w:hAnsi="Times New Roman" w:ascii="Times New Roman"/>
          <w:szCs w:val="24"/>
          <w:lang w:val="hr-HR"/>
        </w:rPr>
        <w:t xml:space="preserve"> odlučeno je kao pod točkama II) do X</w:t>
      </w:r>
      <w:r w:rsidR="00FD0547">
        <w:rPr>
          <w:rFonts w:hAnsi="Times New Roman" w:ascii="Times New Roman"/>
          <w:szCs w:val="24"/>
          <w:lang w:val="hr-HR"/>
        </w:rPr>
        <w:t>II</w:t>
      </w:r>
      <w:r>
        <w:rPr>
          <w:rFonts w:hAnsi="Times New Roman" w:ascii="Times New Roman"/>
          <w:szCs w:val="24"/>
          <w:lang w:val="hr-HR"/>
        </w:rPr>
        <w:t>) izreke rješenja.</w:t>
      </w: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8C01C2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Razlučni i izlučni vjerovnici pozvani su na prijavu i </w:t>
      </w:r>
      <w:r w:rsidR="00CF4AD0">
        <w:rPr>
          <w:rFonts w:hAnsi="Times New Roman" w:ascii="Times New Roman"/>
          <w:szCs w:val="24"/>
          <w:lang w:val="hr-HR"/>
        </w:rPr>
        <w:t xml:space="preserve">očitovanje </w:t>
      </w:r>
      <w:r>
        <w:rPr>
          <w:rFonts w:hAnsi="Times New Roman" w:ascii="Times New Roman"/>
          <w:szCs w:val="24"/>
          <w:lang w:val="hr-HR"/>
        </w:rPr>
        <w:t>sukladno odredbi čl. 38. SZ-a, a vjerovnici dužnika u predstečajnom postupku</w:t>
      </w:r>
      <w:r w:rsidR="00D311B3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koji u vrijeme otvaranja predstečajnog postupka imaju kakovu imovinskopravnu tražbinu prema dužniku, dužni su prijavu tražbine FINA-i podnijeti na propisanom obrascu koji sadržava sve elementa iz čl. 36. SZ-a, a koji obrazac je propisan Pravilnikom o sadržaju i obliku obrazaca na kojima se podnose podnesci u predstečajnom i stečajnom postupku (NN 107/15)</w:t>
      </w:r>
      <w:r w:rsidR="008C01C2">
        <w:rPr>
          <w:rFonts w:hAnsi="Times New Roman" w:ascii="Times New Roman"/>
          <w:szCs w:val="24"/>
          <w:lang w:val="hr-HR"/>
        </w:rPr>
        <w:t>.</w:t>
      </w:r>
    </w:p>
    <w:p w:rsidRDefault="00C209F0" w:rsidP="00C209F0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Popis vjerovnika sa tražbinama navedenim u prijedlogu kojeg je dužnik dostavio sudu dostavlja se Financijskoj agenciji, temeljem odre</w:t>
      </w:r>
      <w:r>
        <w:rPr>
          <w:rFonts w:hAnsi="Times New Roman" w:ascii="Times New Roman"/>
          <w:szCs w:val="24"/>
          <w:lang w:val="hr-HR"/>
        </w:rPr>
        <w:t>dbe članka 39. SZ-a koji propisuje da ukoliko vjerovnik nije podnio prijavu tražbine, a tražbina je navedena u prijedlogu za otvaranje predstečajnog postupka, da se ista smatra prijavljenom tražbinom.</w:t>
      </w:r>
    </w:p>
    <w:p w:rsidRDefault="00C209F0" w:rsidP="00C209F0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U Zagrebu, </w:t>
      </w:r>
      <w:r w:rsidR="006A6467">
        <w:rPr>
          <w:rFonts w:hAnsi="Times New Roman" w:ascii="Times New Roman"/>
          <w:szCs w:val="24"/>
          <w:lang w:val="hr-HR"/>
        </w:rPr>
        <w:t>20</w:t>
      </w:r>
      <w:r w:rsidR="0007460F">
        <w:rPr>
          <w:rFonts w:hAnsi="Times New Roman" w:ascii="Times New Roman"/>
          <w:szCs w:val="24"/>
          <w:lang w:val="hr-HR"/>
        </w:rPr>
        <w:t xml:space="preserve">. </w:t>
      </w:r>
      <w:r w:rsidR="00CF4AD0">
        <w:rPr>
          <w:rFonts w:hAnsi="Times New Roman" w:ascii="Times New Roman"/>
          <w:szCs w:val="24"/>
          <w:lang w:val="hr-HR"/>
        </w:rPr>
        <w:t>ožujka</w:t>
      </w:r>
      <w:r w:rsidR="0007460F">
        <w:rPr>
          <w:rFonts w:hAnsi="Times New Roman" w:ascii="Times New Roman"/>
          <w:szCs w:val="24"/>
          <w:lang w:val="hr-HR"/>
        </w:rPr>
        <w:t xml:space="preserve"> </w:t>
      </w:r>
      <w:r w:rsidRPr="004A65D5">
        <w:rPr>
          <w:rFonts w:hAnsi="Times New Roman" w:ascii="Times New Roman"/>
          <w:szCs w:val="24"/>
          <w:lang w:val="hr-HR"/>
        </w:rPr>
        <w:t>201</w:t>
      </w:r>
      <w:r w:rsidR="00CF4AD0">
        <w:rPr>
          <w:rFonts w:hAnsi="Times New Roman" w:ascii="Times New Roman"/>
          <w:szCs w:val="24"/>
          <w:lang w:val="hr-HR"/>
        </w:rPr>
        <w:t>7</w:t>
      </w:r>
      <w:r w:rsidRPr="004A65D5">
        <w:rPr>
          <w:rFonts w:hAnsi="Times New Roman" w:ascii="Times New Roman"/>
          <w:szCs w:val="24"/>
          <w:lang w:val="hr-HR"/>
        </w:rPr>
        <w:t>.</w:t>
      </w:r>
      <w:r w:rsidR="00CA6320">
        <w:rPr>
          <w:rFonts w:hAnsi="Times New Roman" w:ascii="Times New Roman"/>
          <w:szCs w:val="24"/>
          <w:lang w:val="hr-HR"/>
        </w:rPr>
        <w:t xml:space="preserve"> g.</w:t>
      </w:r>
    </w:p>
    <w:p w:rsidRDefault="005176B3" w:rsidP="00C209F0" w:rsidR="005176B3" w:rsidRPr="004A65D5">
      <w:pPr>
        <w:jc w:val="center"/>
        <w:rPr>
          <w:rFonts w:hAnsi="Times New Roman" w:ascii="Times New Roman"/>
          <w:szCs w:val="24"/>
          <w:lang w:val="hr-HR"/>
        </w:rPr>
      </w:pPr>
    </w:p>
    <w:p w:rsidRDefault="00C209F0" w:rsidP="005176B3" w:rsidR="00C209F0" w:rsidRPr="004A65D5">
      <w:pPr>
        <w:jc w:val="right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  <w:t xml:space="preserve">                          SUDAC:</w:t>
      </w:r>
    </w:p>
    <w:p w:rsidRDefault="00C209F0" w:rsidP="005176B3" w:rsidR="00C209F0" w:rsidRPr="004A65D5">
      <w:pPr>
        <w:jc w:val="right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  <w:t xml:space="preserve">             </w:t>
      </w:r>
      <w:r w:rsidR="007E1F36">
        <w:rPr>
          <w:rFonts w:hAnsi="Times New Roman" w:ascii="Times New Roman"/>
          <w:szCs w:val="24"/>
          <w:lang w:val="hr-HR"/>
        </w:rPr>
        <w:t>Vesna Sremac Šoštar</w:t>
      </w:r>
      <w:r w:rsidR="002A1895">
        <w:rPr>
          <w:rFonts w:hAnsi="Times New Roman" w:ascii="Times New Roman"/>
          <w:szCs w:val="24"/>
          <w:lang w:val="hr-HR"/>
        </w:rPr>
        <w:t>, v.r.</w:t>
      </w:r>
    </w:p>
    <w:p w:rsidRDefault="0007460F" w:rsidP="00C209F0" w:rsidR="0007460F">
      <w:pPr>
        <w:jc w:val="both"/>
        <w:rPr>
          <w:rFonts w:hAnsi="Times New Roman" w:ascii="Times New Roman"/>
          <w:szCs w:val="24"/>
          <w:lang w:val="hr-HR"/>
        </w:rPr>
      </w:pPr>
    </w:p>
    <w:p w:rsidRDefault="0007460F" w:rsidP="00C209F0" w:rsidR="0007460F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07460F">
      <w:pPr>
        <w:jc w:val="both"/>
        <w:rPr>
          <w:rFonts w:hAnsi="Times New Roman" w:ascii="Times New Roman"/>
          <w:szCs w:val="24"/>
          <w:lang w:val="hr-HR"/>
        </w:rPr>
      </w:pPr>
      <w:r w:rsidRPr="0007460F">
        <w:rPr>
          <w:rFonts w:hAnsi="Times New Roman" w:ascii="Times New Roman"/>
          <w:szCs w:val="24"/>
          <w:lang w:val="hr-HR"/>
        </w:rPr>
        <w:t>UPUTA O PRAVNOM  LIJEKU:</w:t>
      </w:r>
    </w:p>
    <w:p w:rsidRDefault="00C209F0" w:rsidP="00C209F0" w:rsidR="00C209F0" w:rsidRPr="0007460F">
      <w:pPr>
        <w:jc w:val="both"/>
        <w:rPr>
          <w:rFonts w:hAnsi="Times New Roman" w:ascii="Times New Roman"/>
          <w:lang w:val="hr-HR"/>
        </w:rPr>
      </w:pPr>
      <w:r w:rsidRPr="0007460F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5176B3">
        <w:rPr>
          <w:rFonts w:hAnsi="Times New Roman" w:ascii="Times New Roman"/>
          <w:lang w:val="hr-HR"/>
        </w:rPr>
        <w:t xml:space="preserve">. </w:t>
      </w:r>
    </w:p>
    <w:p w:rsidRDefault="00C209F0" w:rsidP="00C209F0" w:rsidR="00C209F0" w:rsidRPr="004A65D5">
      <w:pPr>
        <w:jc w:val="both"/>
        <w:rPr>
          <w:rFonts w:hAnsi="Times New Roman" w:ascii="Times New Roman"/>
          <w:i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       </w:t>
      </w:r>
      <w:r w:rsidRPr="004A65D5">
        <w:rPr>
          <w:rFonts w:hAnsi="Times New Roman" w:ascii="Times New Roman"/>
          <w:szCs w:val="24"/>
          <w:lang w:val="hr-HR"/>
        </w:rPr>
        <w:tab/>
      </w:r>
    </w:p>
    <w:p w:rsidRDefault="00E23DCC" w:rsidP="00C209F0" w:rsidR="00E23DCC">
      <w:pPr>
        <w:jc w:val="both"/>
        <w:rPr>
          <w:rFonts w:hAnsi="Times New Roman" w:ascii="Times New Roman"/>
          <w:szCs w:val="24"/>
          <w:lang w:val="hr-HR"/>
        </w:rPr>
      </w:pPr>
    </w:p>
    <w:p w:rsidRDefault="002A1895" w:rsidP="00730489" w:rsidR="0073048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2A1895" w:rsidP="00730489" w:rsidR="002A1895">
      <w:pPr>
        <w:jc w:val="right"/>
      </w:pPr>
      <w:r w:rsidRPr="002A1895">
        <w:rPr>
          <w:rFonts w:hAnsi="Times New Roman" w:ascii="Times New Roman"/>
          <w:szCs w:val="24"/>
          <w:lang w:val="hr-HR"/>
        </w:rPr>
        <w:t>Zlatka Plivelić</w:t>
      </w:r>
    </w:p>
    <w:sectPr w:rsidSect="00284CDC" w:rsidR="002A1895">
      <w:headerReference w:type="default" r:id="rId9"/>
      <w:headerReference w:type="first" r:id="rId10"/>
      <w:pgSz w:code="9" w:h="16840" w:w="11907"/>
      <w:pgMar w:gutter="0" w:footer="720" w:header="720" w:left="1418" w:bottom="1418" w:right="1418" w:top="1135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0FB" w:rsidR="00E410FB">
      <w:r>
        <w:separator/>
      </w:r>
    </w:p>
  </w:endnote>
  <w:endnote w:id="0" w:type="continuationSeparator">
    <w:p w:rsidRDefault="00E410FB" w:rsidR="00E41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0FB" w:rsidR="00E410FB">
      <w:r>
        <w:separator/>
      </w:r>
    </w:p>
  </w:footnote>
  <w:footnote w:id="0" w:type="continuationSeparator">
    <w:p w:rsidRDefault="00E410FB" w:rsidR="00E410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F0" w:rsidR="00B846CE" w:rsidRPr="00B846CE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BE60C6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C209F0" w:rsidR="00A91703" w:rsidRPr="00B846CE">
    <w:pPr>
      <w:pStyle w:val="Zaglavlje"/>
      <w:rPr>
        <w:sz w:val="20"/>
      </w:rPr>
    </w:pPr>
    <w:r>
      <w:tab/>
    </w:r>
    <w:r>
      <w:tab/>
    </w:r>
    <w:r w:rsidR="0007460F">
      <w:rPr>
        <w:rFonts w:hAnsi="Times New Roman" w:ascii="Times New Roman"/>
        <w:lang w:val="hr-HR"/>
      </w:rPr>
      <w:t>48</w:t>
    </w:r>
    <w:r w:rsidR="009304DE" w:rsidRPr="00B846CE">
      <w:rPr>
        <w:rFonts w:hAnsi="Times New Roman" w:ascii="Times New Roman"/>
        <w:lang w:val="hr-HR"/>
      </w:rPr>
      <w:t>.</w:t>
    </w:r>
    <w:r w:rsidR="009304DE">
      <w:rPr>
        <w:rFonts w:hAnsi="Times New Roman" w:ascii="Times New Roman"/>
        <w:lang w:val="hr-HR"/>
      </w:rPr>
      <w:t xml:space="preserve"> St</w:t>
    </w:r>
    <w:r w:rsidR="009304DE" w:rsidRPr="00B846CE">
      <w:rPr>
        <w:rFonts w:hAnsi="Times New Roman" w:ascii="Times New Roman"/>
        <w:lang w:val="hr-HR"/>
      </w:rPr>
      <w:t>-</w:t>
    </w:r>
    <w:r w:rsidR="00C01FAD">
      <w:rPr>
        <w:rFonts w:hAnsi="Times New Roman" w:ascii="Times New Roman"/>
        <w:lang w:val="hr-HR"/>
      </w:rPr>
      <w:t>6482</w:t>
    </w:r>
    <w:r w:rsidR="009304DE" w:rsidRPr="00B846CE">
      <w:rPr>
        <w:rFonts w:hAnsi="Times New Roman" w:ascii="Times New Roman"/>
        <w:lang w:val="hr-HR"/>
      </w:rPr>
      <w:t>/</w:t>
    </w:r>
    <w:r w:rsidR="00C05421">
      <w:rPr>
        <w:rFonts w:hAnsi="Times New Roman" w:ascii="Times New Roman"/>
        <w:lang w:val="hr-HR"/>
      </w:rPr>
      <w:t>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F0" w:rsidR="008A34A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BE60C6" w:rsidR="008A34A7">
    <w:pPr>
      <w:pStyle w:val="Zaglavlje"/>
      <w:rPr>
        <w:rFonts w:hAnsi="Times New Roman" w:ascii="Times New Roman"/>
        <w:lang w:val="hr-HR"/>
      </w:rPr>
    </w:pPr>
  </w:p>
  <w:p w:rsidRDefault="00C209F0" w:rsidP="00953077" w:rsidR="008A34A7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07460F">
      <w:rPr>
        <w:rFonts w:hAnsi="Times New Roman" w:ascii="Times New Roman"/>
        <w:lang w:val="hr-HR"/>
      </w:rPr>
      <w:t>48</w:t>
    </w:r>
    <w:r w:rsidRPr="00B846CE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9304DE">
      <w:rPr>
        <w:rFonts w:hAnsi="Times New Roman" w:ascii="Times New Roman"/>
        <w:lang w:val="hr-HR"/>
      </w:rPr>
      <w:t>St</w:t>
    </w:r>
    <w:r w:rsidRPr="00B846CE">
      <w:rPr>
        <w:rFonts w:hAnsi="Times New Roman" w:ascii="Times New Roman"/>
        <w:lang w:val="hr-HR"/>
      </w:rPr>
      <w:t>-</w:t>
    </w:r>
    <w:r w:rsidR="00C01FAD">
      <w:rPr>
        <w:rFonts w:hAnsi="Times New Roman" w:ascii="Times New Roman"/>
        <w:lang w:val="hr-HR"/>
      </w:rPr>
      <w:t>6482</w:t>
    </w:r>
    <w:r w:rsidRPr="00B846CE">
      <w:rPr>
        <w:rFonts w:hAnsi="Times New Roman" w:ascii="Times New Roman"/>
        <w:lang w:val="hr-HR"/>
      </w:rPr>
      <w:t>/</w:t>
    </w:r>
    <w:r w:rsidR="009304DE">
      <w:rPr>
        <w:rFonts w:hAnsi="Times New Roman" w:ascii="Times New Roman"/>
        <w:lang w:val="hr-HR"/>
      </w:rPr>
      <w:t>16</w:t>
    </w:r>
  </w:p>
  <w:p w:rsidRDefault="00BE60C6" w:rsidP="00953077" w:rsidR="008A34A7">
    <w:pPr>
      <w:pStyle w:val="Zaglavlje"/>
      <w:rPr>
        <w:rFonts w:hAnsi="Times New Roman" w:ascii="Times New Roman"/>
        <w:sz w:val="20"/>
        <w:lang w:val="hr-HR"/>
      </w:rPr>
    </w:pPr>
  </w:p>
  <w:p w:rsidRDefault="00BE60C6" w:rsidP="00953077" w:rsidR="008A34A7">
    <w:pPr>
      <w:pStyle w:val="Zaglavlje"/>
      <w:rPr>
        <w:rFonts w:hAnsi="Times New Roman" w:ascii="Times New Roman"/>
        <w:sz w:val="20"/>
        <w:lang w:val="hr-HR"/>
      </w:rPr>
    </w:pPr>
  </w:p>
  <w:p w:rsidRDefault="00C209F0" w:rsidP="00953077" w:rsidR="008A34A7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E60C6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BE60C6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BE60C6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BE60C6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BE60C6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C209F0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  <w:r w:rsidRPr="009304DE">
      <w:rPr>
        <w:rFonts w:hAnsi="Times New Roman" w:ascii="Times New Roman"/>
        <w:lang w:val="hr-HR"/>
      </w:rPr>
      <w:t>REPUBLIKA HRVATSKA</w:t>
    </w:r>
  </w:p>
  <w:p w:rsidRDefault="00C209F0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  <w:r w:rsidRPr="009304DE">
      <w:rPr>
        <w:rFonts w:hAnsi="Times New Roman" w:ascii="Times New Roman"/>
        <w:lang w:val="hr-HR"/>
      </w:rPr>
      <w:t>Trgovački sud u Zagrebu</w:t>
    </w:r>
  </w:p>
  <w:p w:rsidRDefault="00C209F0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  <w:r w:rsidRPr="009304DE">
      <w:rPr>
        <w:rFonts w:hAnsi="Times New Roman" w:ascii="Times New Roman"/>
        <w:lang w:val="hr-HR"/>
      </w:rPr>
      <w:t>Zagreb</w:t>
    </w:r>
    <w:r w:rsidR="009304DE">
      <w:rPr>
        <w:rFonts w:hAnsi="Times New Roman" w:ascii="Times New Roman"/>
        <w:lang w:val="hr-HR"/>
      </w:rPr>
      <w:t>, Amruševa 2/II, desno (p.p. 432</w:t>
    </w:r>
    <w:r w:rsidRPr="009304DE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5A1DC1"/>
    <w:multiLevelType w:val="hybridMultilevel"/>
    <w:tmpl w:val="863C41EE"/>
    <w:lvl w:tplc="BBF4FC48" w:ilvl="0">
      <w:start w:val="1"/>
      <w:numFmt w:val="upperRoman"/>
      <w:lvlText w:val="%1)"/>
      <w:lvlJc w:val="left"/>
      <w:pPr>
        <w:ind w:hanging="825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69660C"/>
    <w:multiLevelType w:val="hybridMultilevel"/>
    <w:tmpl w:val="58AC3F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9F0"/>
    <w:rsid w:val="0007460F"/>
    <w:rsid w:val="0008294E"/>
    <w:rsid w:val="00090BDB"/>
    <w:rsid w:val="000A4F85"/>
    <w:rsid w:val="000F25FD"/>
    <w:rsid w:val="00180DCF"/>
    <w:rsid w:val="001F0E3A"/>
    <w:rsid w:val="002322FA"/>
    <w:rsid w:val="00284CDC"/>
    <w:rsid w:val="002A1895"/>
    <w:rsid w:val="00380401"/>
    <w:rsid w:val="00391240"/>
    <w:rsid w:val="004B6C06"/>
    <w:rsid w:val="005176B3"/>
    <w:rsid w:val="00536193"/>
    <w:rsid w:val="00552C70"/>
    <w:rsid w:val="0056263D"/>
    <w:rsid w:val="00573722"/>
    <w:rsid w:val="006A6467"/>
    <w:rsid w:val="006D401F"/>
    <w:rsid w:val="0070260F"/>
    <w:rsid w:val="00705F5E"/>
    <w:rsid w:val="00730489"/>
    <w:rsid w:val="007E1F36"/>
    <w:rsid w:val="00865B8F"/>
    <w:rsid w:val="00890275"/>
    <w:rsid w:val="008C01C2"/>
    <w:rsid w:val="009304DE"/>
    <w:rsid w:val="00A02055"/>
    <w:rsid w:val="00A40795"/>
    <w:rsid w:val="00A922A5"/>
    <w:rsid w:val="00BA7D6E"/>
    <w:rsid w:val="00BC7117"/>
    <w:rsid w:val="00BE60C6"/>
    <w:rsid w:val="00C01FAD"/>
    <w:rsid w:val="00C05421"/>
    <w:rsid w:val="00C209F0"/>
    <w:rsid w:val="00CA6320"/>
    <w:rsid w:val="00CB6F10"/>
    <w:rsid w:val="00CF4AD0"/>
    <w:rsid w:val="00D311B3"/>
    <w:rsid w:val="00DD382F"/>
    <w:rsid w:val="00E02AAA"/>
    <w:rsid w:val="00E23DCC"/>
    <w:rsid w:val="00E410FB"/>
    <w:rsid w:val="00F8657D"/>
    <w:rsid w:val="00FD0547"/>
    <w:rsid w:val="00FD6DA2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09F0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09F0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04DE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D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D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09F0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09F0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04DE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D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6482</izvorni_sadrzaj>
    <derivirana_varijabla naziv="DomainObject.Predmet.Broj_1">6482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2016.</izvorni_sadrzaj>
    <derivirana_varijabla naziv="DomainObject.Predmet.DatumOsnivanja_1">31.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St-6482/2016</izvorni_sadrzaj>
    <derivirana_varijabla naziv="DomainObject.Predmet.OznakaBroj_1">St-6482/2016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MIRNA VICTUS d.o.o. zastupanog po punomoćniku OD ROŽMAN &amp; OREDIĆ</izvorni_sadrzaj>
    <derivirana_varijabla naziv="DomainObject.Predmet.ProtustrankaFormated_1">  MIRNA VICTUS d.o.o. zastupanog po punomoćniku OD ROŽMAN &amp; OREDIĆ</derivirana_varijabla>
  </DomainObject.Predmet.ProtustrankaFormated>
  <DomainObject.Predmet.ProtustrankaFormatedOIB>
    <izvorni_sadrzaj>  MIRNA VICTUS d.o.o., OIB 85771310260 zastupanog po punomoćniku OD ROŽMAN &amp; OREDIĆ</izvorni_sadrzaj>
    <derivirana_varijabla naziv="DomainObject.Predmet.ProtustrankaFormatedOIB_1">  MIRNA VICTUS d.o.o., OIB 85771310260 zastupanog po punomoćniku OD ROŽMAN &amp; OREDIĆ</derivirana_varijabla>
  </DomainObject.Predmet.ProtustrankaFormatedOIB>
  <DomainObject.Predmet.ProtustrankaFormatedWithAdress>
    <izvorni_sadrzaj> MIRNA VICTUS d.o.o., Jana Masaryka 2, 47000 Karlovac zastupanog po punomoćniku OD ROŽMAN &amp; OREDIĆ</izvorni_sadrzaj>
    <derivirana_varijabla naziv="DomainObject.Predmet.ProtustrankaFormatedWithAdress_1"> MIRNA VICTUS d.o.o., Jana Masaryka 2, 47000 Karlovac zastupanog po punomoćniku OD ROŽMAN &amp; OREDIĆ</derivirana_varijabla>
  </DomainObject.Predmet.ProtustrankaFormatedWithAdress>
  <DomainObject.Predmet.ProtustrankaFormatedWithAdressOIB>
    <izvorni_sadrzaj> MIRNA VICTUS d.o.o., OIB 85771310260, Jana Masaryka 2, 47000 Karlovac zastupanog po punomoćniku OD ROŽMAN &amp; OREDIĆ</izvorni_sadrzaj>
    <derivirana_varijabla naziv="DomainObject.Predmet.ProtustrankaFormatedWithAdressOIB_1"> MIRNA VICTUS d.o.o., OIB 85771310260, Jana Masaryka 2, 47000 Karlovac zastupanog po punomoćniku OD ROŽMAN &amp; OREDIĆ</derivirana_varijabla>
  </DomainObject.Predmet.ProtustrankaFormatedWithAdressOIB>
  <DomainObject.Predmet.ProtustrankaWithAdress>
    <izvorni_sadrzaj>MIRNA VICTUS d.o.o. Jana Masaryka 2, 47000 Karlovac</izvorni_sadrzaj>
    <derivirana_varijabla naziv="DomainObject.Predmet.ProtustrankaWithAdress_1">MIRNA VICTUS d.o.o. Jana Masaryka 2, 47000 Karlovac</derivirana_varijabla>
  </DomainObject.Predmet.ProtustrankaWithAdress>
  <DomainObject.Predmet.ProtustrankaWithAdressOIB>
    <izvorni_sadrzaj>MIRNA VICTUS d.o.o., OIB 85771310260, Jana Masaryka 2, 47000 Karlovac</izvorni_sadrzaj>
    <derivirana_varijabla naziv="DomainObject.Predmet.ProtustrankaWithAdressOIB_1">MIRNA VICTUS d.o.o., OIB 85771310260, Jana Masaryka 2, 47000 Karlovac</derivirana_varijabla>
  </DomainObject.Predmet.ProtustrankaWithAdressOIB>
  <DomainObject.Predmet.ProtustrankaNazivFormated>
    <izvorni_sadrzaj>MIRNA VICTUS d.o.o.</izvorni_sadrzaj>
    <derivirana_varijabla naziv="DomainObject.Predmet.ProtustrankaNazivFormated_1">MIRNA VICTUS d.o.o.</derivirana_varijabla>
  </DomainObject.Predmet.ProtustrankaNazivFormated>
  <DomainObject.Predmet.ProtustrankaNazivFormatedOIB>
    <izvorni_sadrzaj>MIRNA VICTUS d.o.o., OIB 85771310260</izvorni_sadrzaj>
    <derivirana_varijabla naziv="DomainObject.Predmet.ProtustrankaNazivFormatedOIB_1">MIRNA VICTUS d.o.o., OIB 85771310260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MIRNA VICTUS d.o.o.</izvorni_sadrzaj>
    <derivirana_varijabla naziv="DomainObject.Predmet.StrankaFormated_1">  MIRNA VICTUS d.o.o.</derivirana_varijabla>
  </DomainObject.Predmet.StrankaFormated>
  <DomainObject.Predmet.StrankaFormatedOIB>
    <izvorni_sadrzaj>  MIRNA VICTUS d.o.o., OIB 85771310260</izvorni_sadrzaj>
    <derivirana_varijabla naziv="DomainObject.Predmet.StrankaFormatedOIB_1">  MIRNA VICTUS d.o.o., OIB 85771310260</derivirana_varijabla>
  </DomainObject.Predmet.StrankaFormatedOIB>
  <DomainObject.Predmet.StrankaFormatedWithAdress>
    <izvorni_sadrzaj> MIRNA VICTUS d.o.o., Jana Masaryka 2, 47000 Karlovac</izvorni_sadrzaj>
    <derivirana_varijabla naziv="DomainObject.Predmet.StrankaFormatedWithAdress_1"> MIRNA VICTUS d.o.o., Jana Masaryka 2, 47000 Karlovac</derivirana_varijabla>
  </DomainObject.Predmet.StrankaFormatedWithAdress>
  <DomainObject.Predmet.StrankaFormatedWithAdressOIB>
    <izvorni_sadrzaj> MIRNA VICTUS d.o.o., OIB 85771310260, Jana Masaryka 2, 47000 Karlovac</izvorni_sadrzaj>
    <derivirana_varijabla naziv="DomainObject.Predmet.StrankaFormatedWithAdressOIB_1"> MIRNA VICTUS d.o.o., OIB 85771310260, Jana Masaryka 2, 47000 Karlovac</derivirana_varijabla>
  </DomainObject.Predmet.StrankaFormatedWithAdressOIB>
  <DomainObject.Predmet.StrankaWithAdress>
    <izvorni_sadrzaj>MIRNA VICTUS d.o.o. Jana Masaryka 2,47000 Karlovac</izvorni_sadrzaj>
    <derivirana_varijabla naziv="DomainObject.Predmet.StrankaWithAdress_1">MIRNA VICTUS d.o.o. Jana Masaryka 2,47000 Karlovac</derivirana_varijabla>
  </DomainObject.Predmet.StrankaWithAdress>
  <DomainObject.Predmet.StrankaWithAdressOIB>
    <izvorni_sadrzaj>MIRNA VICTUS d.o.o., OIB 85771310260, Jana Masaryka 2,47000 Karlovac</izvorni_sadrzaj>
    <derivirana_varijabla naziv="DomainObject.Predmet.StrankaWithAdressOIB_1">MIRNA VICTUS d.o.o., OIB 85771310260, Jana Masaryka 2,47000 Karlovac</derivirana_varijabla>
  </DomainObject.Predmet.StrankaWithAdressOIB>
  <DomainObject.Predmet.StrankaNazivFormated>
    <izvorni_sadrzaj>MIRNA VICTUS d.o.o.</izvorni_sadrzaj>
    <derivirana_varijabla naziv="DomainObject.Predmet.StrankaNazivFormated_1">MIRNA VICTUS d.o.o.</derivirana_varijabla>
  </DomainObject.Predmet.StrankaNazivFormated>
  <DomainObject.Predmet.StrankaNazivFormatedOIB>
    <izvorni_sadrzaj>MIRNA VICTUS d.o.o., OIB 85771310260</izvorni_sadrzaj>
    <derivirana_varijabla naziv="DomainObject.Predmet.StrankaNazivFormatedOIB_1">MIRNA VICTUS d.o.o., OIB 85771310260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MIRNA VICTUS d.o.o.</item>
    </izvorni_sadrzaj>
    <derivirana_varijabla naziv="DomainObject.Predmet.StrankaListFormated_1">
      <item>MIRNA VICTUS d.o.o.</item>
    </derivirana_varijabla>
  </DomainObject.Predmet.StrankaListFormated>
  <DomainObject.Predmet.StrankaListFormatedOIB>
    <izvorni_sadrzaj>
      <item>MIRNA VICTUS d.o.o., OIB 85771310260</item>
    </izvorni_sadrzaj>
    <derivirana_varijabla naziv="DomainObject.Predmet.StrankaListFormatedOIB_1">
      <item>MIRNA VICTUS d.o.o., OIB 85771310260</item>
    </derivirana_varijabla>
  </DomainObject.Predmet.StrankaListFormatedOIB>
  <DomainObject.Predmet.StrankaListFormatedWithAdress>
    <izvorni_sadrzaj>
      <item>MIRNA VICTUS d.o.o., Jana Masaryka 2, 47000 Karlovac</item>
    </izvorni_sadrzaj>
    <derivirana_varijabla naziv="DomainObject.Predmet.StrankaListFormatedWithAdress_1">
      <item>MIRNA VICTUS d.o.o., Jana Masaryka 2, 47000 Karlovac</item>
    </derivirana_varijabla>
  </DomainObject.Predmet.StrankaListFormatedWithAdress>
  <DomainObject.Predmet.StrankaListFormatedWithAdressOIB>
    <izvorni_sadrzaj>
      <item>MIRNA VICTUS d.o.o., OIB 85771310260, Jana Masaryka 2, 47000 Karlovac</item>
    </izvorni_sadrzaj>
    <derivirana_varijabla naziv="DomainObject.Predmet.StrankaListFormatedWithAdressOIB_1">
      <item>MIRNA VICTUS d.o.o., OIB 85771310260, Jana Masaryka 2, 47000 Karlovac</item>
    </derivirana_varijabla>
  </DomainObject.Predmet.StrankaListFormatedWithAdressOIB>
  <DomainObject.Predmet.StrankaListNazivFormated>
    <izvorni_sadrzaj>
      <item>MIRNA VICTUS d.o.o.</item>
    </izvorni_sadrzaj>
    <derivirana_varijabla naziv="DomainObject.Predmet.StrankaListNazivFormated_1">
      <item>MIRNA VICTUS d.o.o.</item>
    </derivirana_varijabla>
  </DomainObject.Predmet.StrankaListNazivFormated>
  <DomainObject.Predmet.StrankaListNazivFormatedOIB>
    <izvorni_sadrzaj>
      <item>MIRNA VICTUS d.o.o., OIB 85771310260</item>
    </izvorni_sadrzaj>
    <derivirana_varijabla naziv="DomainObject.Predmet.StrankaListNazivFormatedOIB_1">
      <item>MIRNA VICTUS d.o.o., OIB 85771310260</item>
    </derivirana_varijabla>
  </DomainObject.Predmet.StrankaListNazivFormatedOIB>
  <DomainObject.Predmet.ProtuStrankaListFormated>
    <izvorni_sadrzaj>
      <item>MIRNA VICTUS d.o.o. zastupanog po punomoćniku OD ROŽMAN &amp; OREDIĆ</item>
    </izvorni_sadrzaj>
    <derivirana_varijabla naziv="DomainObject.Predmet.ProtuStrankaListFormated_1">
      <item>MIRNA VICTUS d.o.o. zastupanog po punomoćniku OD ROŽMAN &amp; OREDIĆ</item>
    </derivirana_varijabla>
  </DomainObject.Predmet.ProtuStrankaListFormated>
  <DomainObject.Predmet.ProtuStrankaListFormatedOIB>
    <izvorni_sadrzaj>
      <item>MIRNA VICTUS d.o.o., OIB 85771310260 zastupanog po punomoćniku OD ROŽMAN &amp; OREDIĆ</item>
    </izvorni_sadrzaj>
    <derivirana_varijabla naziv="DomainObject.Predmet.ProtuStrankaListFormatedOIB_1">
      <item>MIRNA VICTUS d.o.o., OIB 85771310260 zastupanog po punomoćniku OD ROŽMAN &amp; OREDIĆ</item>
    </derivirana_varijabla>
  </DomainObject.Predmet.ProtuStrankaListFormatedOIB>
  <DomainObject.Predmet.ProtuStrankaListFormatedWithAdress>
    <izvorni_sadrzaj>
      <item>MIRNA VICTUS d.o.o., Jana Masaryka 2, 47000 Karlovac zastupanog po punomoćniku OD ROŽMAN &amp; OREDIĆ</item>
    </izvorni_sadrzaj>
    <derivirana_varijabla naziv="DomainObject.Predmet.ProtuStrankaListFormatedWithAdress_1">
      <item>MIRNA VICTUS d.o.o., Jana Masaryka 2, 47000 Karlovac zastupanog po punomoćniku OD ROŽMAN &amp; OREDIĆ</item>
    </derivirana_varijabla>
  </DomainObject.Predmet.ProtuStrankaListFormatedWithAdress>
  <DomainObject.Predmet.ProtuStrankaListFormatedWithAdressOIB>
    <izvorni_sadrzaj>
      <item>MIRNA VICTUS d.o.o., OIB 85771310260, Jana Masaryka 2, 47000 Karlovac zastupanog po punomoćniku OD ROŽMAN &amp; OREDIĆ</item>
    </izvorni_sadrzaj>
    <derivirana_varijabla naziv="DomainObject.Predmet.ProtuStrankaListFormatedWithAdressOIB_1">
      <item>MIRNA VICTUS d.o.o., OIB 85771310260, Jana Masaryka 2, 47000 Karlovac zastupanog po punomoćniku OD ROŽMAN &amp; OREDIĆ</item>
    </derivirana_varijabla>
  </DomainObject.Predmet.ProtuStrankaListFormatedWithAdressOIB>
  <DomainObject.Predmet.ProtuStrankaListNazivFormated>
    <izvorni_sadrzaj>
      <item>MIRNA VICTUS d.o.o.</item>
    </izvorni_sadrzaj>
    <derivirana_varijabla naziv="DomainObject.Predmet.ProtuStrankaListNazivFormated_1">
      <item>MIRNA VICTUS d.o.o.</item>
    </derivirana_varijabla>
  </DomainObject.Predmet.ProtuStrankaListNazivFormated>
  <DomainObject.Predmet.ProtuStrankaListNazivFormatedOIB>
    <izvorni_sadrzaj>
      <item>MIRNA VICTUS d.o.o., OIB 85771310260</item>
    </izvorni_sadrzaj>
    <derivirana_varijabla naziv="DomainObject.Predmet.ProtuStrankaListNazivFormatedOIB_1">
      <item>MIRNA VICTUS d.o.o., OIB 85771310260</item>
    </derivirana_varijabla>
  </DomainObject.Predmet.ProtuStrankaListNazivFormatedOIB>
  <DomainObject.Predmet.OstaliListFormated>
    <izvorni_sadrzaj>
      <item>OD ROŽMAN &amp; OREDIĆ punomoćnik sudionika u postupku MIRNA VICTUS d.o.o.</item>
    </izvorni_sadrzaj>
    <derivirana_varijabla naziv="DomainObject.Predmet.OstaliListFormated_1">
      <item>OD ROŽMAN &amp; OREDIĆ punomoćnik sudionika u postupku MIRNA VICTUS d.o.o.</item>
    </derivirana_varijabla>
  </DomainObject.Predmet.OstaliListFormated>
  <DomainObject.Predmet.OstaliListFormatedOIB>
    <izvorni_sadrzaj>
      <item>OD ROŽMAN &amp; OREDIĆ, OIB 48155177580 punomoćnik sudionika u postupku MIRNA VICTUS d.o.o.</item>
    </izvorni_sadrzaj>
    <derivirana_varijabla naziv="DomainObject.Predmet.OstaliListFormatedOIB_1">
      <item>OD ROŽMAN &amp; OREDIĆ, OIB 48155177580 punomoćnik sudionika u postupku MIRNA VICTUS d.o.o.</item>
    </derivirana_varijabla>
  </DomainObject.Predmet.OstaliListFormatedOIB>
  <DomainObject.Predmet.OstaliListFormatedWithAdress>
    <izvorni_sadrzaj>
      <item>OD ROŽMAN &amp; OREDIĆ, Dr. V. Mačeka 1, 47000 Karlovac punomoćnik sudionika u postupku MIRNA VICTUS d.o.o.</item>
    </izvorni_sadrzaj>
    <derivirana_varijabla naziv="DomainObject.Predmet.OstaliListFormatedWithAdress_1">
      <item>OD ROŽMAN &amp; OREDIĆ, Dr. V. Mačeka 1, 47000 Karlovac punomoćnik sudionika u postupku MIRNA VICTUS d.o.o.</item>
    </derivirana_varijabla>
  </DomainObject.Predmet.OstaliListFormatedWithAdress>
  <DomainObject.Predmet.OstaliListFormatedWithAdressOIB>
    <izvorni_sadrzaj>
      <item>OD ROŽMAN &amp; OREDIĆ, OIB 48155177580, Dr. V. Mačeka 1, 47000 Karlovac punomoćnik sudionika u postupku MIRNA VICTUS d.o.o.</item>
    </izvorni_sadrzaj>
    <derivirana_varijabla naziv="DomainObject.Predmet.OstaliListFormatedWithAdressOIB_1">
      <item>OD ROŽMAN &amp; OREDIĆ, OIB 48155177580, Dr. V. Mačeka 1, 47000 Karlovac punomoćnik sudionika u postupku MIRNA VICTUS d.o.o.</item>
    </derivirana_varijabla>
  </DomainObject.Predmet.OstaliListFormatedWithAdressOIB>
  <DomainObject.Predmet.OstaliListNazivFormated>
    <izvorni_sadrzaj>
      <item>OD ROŽMAN &amp; OREDIĆ</item>
    </izvorni_sadrzaj>
    <derivirana_varijabla naziv="DomainObject.Predmet.OstaliListNazivFormated_1">
      <item>OD ROŽMAN &amp; OREDIĆ</item>
    </derivirana_varijabla>
  </DomainObject.Predmet.OstaliListNazivFormated>
  <DomainObject.Predmet.OstaliListNazivFormatedOIB>
    <izvorni_sadrzaj>
      <item>OD ROŽMAN &amp; OREDIĆ, OIB 48155177580</item>
    </izvorni_sadrzaj>
    <derivirana_varijabla naziv="DomainObject.Predmet.OstaliListNazivFormatedOIB_1">
      <item>OD ROŽMAN &amp; OREDIĆ, OIB 48155177580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MIRNA VICTUS d.o.o.</izvorni_sadrzaj>
    <derivirana_varijabla naziv="DomainObject.Predmet.StrankaIDrugi_1">MIRNA VICTUS d.o.o.</derivirana_varijabla>
  </DomainObject.Predmet.StrankaIDrugi>
  <DomainObject.Predmet.ProtustrankaIDrugi>
    <izvorni_sadrzaj>MIRNA VICTUS d.o.o.</izvorni_sadrzaj>
    <derivirana_varijabla naziv="DomainObject.Predmet.ProtustrankaIDrugi_1">MIRNA VICTUS d.o.o.</derivirana_varijabla>
  </DomainObject.Predmet.ProtustrankaIDrugi>
  <DomainObject.Predmet.StrankaIDrugiAdressOIB>
    <izvorni_sadrzaj>MIRNA VICTUS d.o.o., OIB 85771310260, Jana Masaryka 2, 47000 Karlovac</izvorni_sadrzaj>
    <derivirana_varijabla naziv="DomainObject.Predmet.StrankaIDrugiAdressOIB_1">MIRNA VICTUS d.o.o., OIB 85771310260, Jana Masaryka 2, 47000 Karlovac</derivirana_varijabla>
  </DomainObject.Predmet.StrankaIDrugiAdressOIB>
  <DomainObject.Predmet.ProtustrankaIDrugiAdressOIB>
    <izvorni_sadrzaj>MIRNA VICTUS d.o.o., OIB 85771310260, Jana Masaryka 2, 47000 Karlovac</izvorni_sadrzaj>
    <derivirana_varijabla naziv="DomainObject.Predmet.ProtustrankaIDrugiAdressOIB_1">MIRNA VICTUS d.o.o., OIB 85771310260, Jana Masaryka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MIRNA VICTUS d.o.o.</item>
      <item>MIRNA VICTUS d.o.o.</item>
      <item>OD ROŽMAN &amp; OREDIĆ</item>
    </izvorni_sadrzaj>
    <derivirana_varijabla naziv="DomainObject.Predmet.SudioniciListNaziv_1">
      <item>MIRNA VICTUS d.o.o.</item>
      <item>MIRNA VICTUS d.o.o.</item>
      <item>OD ROŽMAN &amp; OREDIĆ</item>
    </derivirana_varijabla>
  </DomainObject.Predmet.SudioniciListNaziv>
  <DomainObject.Predmet.SudioniciListAdressOIB>
    <izvorni_sadrzaj>
      <item>MIRNA VICTUS d.o.o., OIB 85771310260, Jana Masaryka 2,47000 Karlovac</item>
      <item>MIRNA VICTUS d.o.o., OIB 85771310260, Jana Masaryka 2,47000 Karlovac</item>
      <item>OD ROŽMAN &amp; OREDIĆ, OIB 48155177580, Dr. V. Mačeka 1,47000 Karlovac</item>
    </izvorni_sadrzaj>
    <derivirana_varijabla naziv="DomainObject.Predmet.SudioniciListAdressOIB_1">
      <item>MIRNA VICTUS d.o.o., OIB 85771310260, Jana Masaryka 2,47000 Karlovac</item>
      <item>MIRNA VICTUS d.o.o., OIB 85771310260, Jana Masaryka 2,47000 Karlovac</item>
      <item>OD ROŽMAN &amp; OREDIĆ, OIB 48155177580, Dr. V. Mačeka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85771310260</item>
      <item>, OIB 85771310260</item>
      <item>, OIB 48155177580</item>
    </izvorni_sadrzaj>
    <derivirana_varijabla naziv="DomainObject.Predmet.SudioniciListNazivOIB_1">
      <item>, OIB 85771310260</item>
      <item>, OIB 85771310260</item>
      <item>, OIB 48155177580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882</properties:Words>
  <properties:Characters>4813</properties:Characters>
  <properties:Lines>122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2017-03-17T07:47:00Z</dcterms:created>
  <dc:creator>Ana Brlek</dc:creator>
  <cp:lastModifiedBy>Zlatka Plivelić</cp:lastModifiedBy>
  <cp:lastPrinted>2017-03-20T12:52:00Z</cp:lastPrinted>
  <dcterms:modified xmlns:xsi="http://www.w3.org/2001/XMLSchema-instance" xsi:type="dcterms:W3CDTF">2017-03-20T13:08:00Z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