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5479" w14:paraId="3f55479" w:rsidRDefault="00FF2C83" w:rsidP="00FF2C83" w:rsidR="00FF2C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2C83" w:rsidP="00FF2C83" w:rsidR="00FF2C83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FF2C83" w:rsidP="00FF2C83" w:rsidR="00FF2C83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FF2C83" w:rsidP="00FF2C83" w:rsidR="00FF2C83">
      <w:pPr>
        <w:spacing w:lineRule="auto" w:line="240" w:after="0"/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6120EE" w:rsidRPr="00C87E99">
        <w:rPr>
          <w:sz w:val="24"/>
          <w:szCs w:val="24"/>
        </w:rPr>
        <w:t>ECOTEAM - PRIMO društvo s ograničenom odgovornošću za trgovinu i ugostiteljstvo</w:t>
      </w:r>
      <w:r w:rsidR="006120EE">
        <w:rPr>
          <w:sz w:val="24"/>
          <w:szCs w:val="24"/>
        </w:rPr>
        <w:t xml:space="preserve"> </w:t>
      </w:r>
      <w:r w:rsidR="006120EE" w:rsidRPr="00C87E99">
        <w:rPr>
          <w:sz w:val="24"/>
          <w:szCs w:val="24"/>
        </w:rPr>
        <w:t>Rijeka, Milutina Barača 7 ( MBS 040089117 – OIB 03088788819  )</w:t>
      </w:r>
      <w:r w:rsidRPr="00FF2B80">
        <w:rPr>
          <w:sz w:val="24"/>
          <w:szCs w:val="24"/>
        </w:rPr>
        <w:t xml:space="preserve"> 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6120EE">
        <w:rPr>
          <w:color w:val="000000"/>
          <w:sz w:val="24"/>
          <w:szCs w:val="24"/>
        </w:rPr>
        <w:t>531.457,72</w:t>
      </w:r>
      <w:r w:rsidR="00DF55E9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St-1</w:t>
      </w:r>
      <w:r w:rsidR="006120EE">
        <w:rPr>
          <w:color w:val="000000"/>
          <w:sz w:val="24"/>
          <w:szCs w:val="24"/>
        </w:rPr>
        <w:t>58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St-1</w:t>
      </w:r>
      <w:r w:rsidR="006120EE">
        <w:rPr>
          <w:color w:val="000000"/>
          <w:sz w:val="24"/>
          <w:szCs w:val="24"/>
        </w:rPr>
        <w:t>58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114" w:rsidP="00FF2B80" w:rsidR="003A5114">
      <w:pPr>
        <w:spacing w:lineRule="auto" w:line="240" w:after="0"/>
      </w:pPr>
      <w:r>
        <w:separator/>
      </w:r>
    </w:p>
  </w:endnote>
  <w:endnote w:id="0" w:type="continuationSeparator">
    <w:p w:rsidRDefault="003A5114" w:rsidP="00FF2B80" w:rsidR="003A51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114" w:rsidP="00FF2B80" w:rsidR="003A5114">
      <w:pPr>
        <w:spacing w:lineRule="auto" w:line="240" w:after="0"/>
      </w:pPr>
      <w:r>
        <w:separator/>
      </w:r>
    </w:p>
  </w:footnote>
  <w:footnote w:id="0" w:type="continuationSeparator">
    <w:p w:rsidRDefault="003A5114" w:rsidP="00FF2B80" w:rsidR="003A51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St-1</w:t>
    </w:r>
    <w:r w:rsidR="006120EE">
      <w:rPr>
        <w:sz w:val="24"/>
        <w:szCs w:val="24"/>
      </w:rPr>
      <w:t>58</w:t>
    </w:r>
    <w:r w:rsidRPr="00FF2B80">
      <w:rPr>
        <w:sz w:val="24"/>
        <w:szCs w:val="24"/>
      </w:rPr>
      <w:t>/15-</w:t>
    </w:r>
    <w:r w:rsidR="00FF2C83">
      <w:rPr>
        <w:sz w:val="24"/>
        <w:szCs w:val="24"/>
      </w:rPr>
      <w:t>7</w:t>
    </w:r>
  </w:p>
  <w:p w:rsidRDefault="003A511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61DB2"/>
    <w:rsid w:val="0006627C"/>
    <w:rsid w:val="00105DE2"/>
    <w:rsid w:val="003871A5"/>
    <w:rsid w:val="003A5114"/>
    <w:rsid w:val="003C51C3"/>
    <w:rsid w:val="004315D2"/>
    <w:rsid w:val="00474213"/>
    <w:rsid w:val="004F6C16"/>
    <w:rsid w:val="00502B2B"/>
    <w:rsid w:val="00531A0B"/>
    <w:rsid w:val="005A30F7"/>
    <w:rsid w:val="005A62BF"/>
    <w:rsid w:val="005D6AF7"/>
    <w:rsid w:val="0060247D"/>
    <w:rsid w:val="006120EE"/>
    <w:rsid w:val="006276B7"/>
    <w:rsid w:val="00663750"/>
    <w:rsid w:val="006E6834"/>
    <w:rsid w:val="00700374"/>
    <w:rsid w:val="00770C3D"/>
    <w:rsid w:val="00776F0C"/>
    <w:rsid w:val="007F5519"/>
    <w:rsid w:val="00834388"/>
    <w:rsid w:val="00876D10"/>
    <w:rsid w:val="00942A0F"/>
    <w:rsid w:val="00955FF4"/>
    <w:rsid w:val="0096101A"/>
    <w:rsid w:val="009E0C13"/>
    <w:rsid w:val="00A27146"/>
    <w:rsid w:val="00AB29D0"/>
    <w:rsid w:val="00B1443B"/>
    <w:rsid w:val="00B331C7"/>
    <w:rsid w:val="00B5648F"/>
    <w:rsid w:val="00BA3EB5"/>
    <w:rsid w:val="00BC3B19"/>
    <w:rsid w:val="00BD0DE3"/>
    <w:rsid w:val="00C1088F"/>
    <w:rsid w:val="00CB4A81"/>
    <w:rsid w:val="00D270B7"/>
    <w:rsid w:val="00D51EAF"/>
    <w:rsid w:val="00DC097E"/>
    <w:rsid w:val="00DC5F35"/>
    <w:rsid w:val="00DF1BD1"/>
    <w:rsid w:val="00DF55E9"/>
    <w:rsid w:val="00E33B14"/>
    <w:rsid w:val="00E518D1"/>
    <w:rsid w:val="00EC3342"/>
    <w:rsid w:val="00F27BFB"/>
    <w:rsid w:val="00F44971"/>
    <w:rsid w:val="00F627ED"/>
    <w:rsid w:val="00F67471"/>
    <w:rsid w:val="00FF2B80"/>
    <w:rsid w:val="00FF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2C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2C8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1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7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2C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2C8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1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7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2015.</izvorni_sadrzaj>
    <derivirana_varijabla naziv="DomainObject.Predmet.DatumOsnivanja_1">25.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St-158/2015</izvorni_sadrzaj>
    <derivirana_varijabla naziv="DomainObject.Predmet.OznakaBroj_1">St-158/2015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ECOTEAM - PRIMO d.o.o.  Rijeka</izvorni_sadrzaj>
    <derivirana_varijabla naziv="DomainObject.Predmet.ProtustrankaFormated_1">  ECOTEAM - PRIMO d.o.o.  Rijeka</derivirana_varijabla>
  </DomainObject.Predmet.ProtustrankaFormated>
  <DomainObject.Predmet.ProtustrankaFormatedOIB>
    <izvorni_sadrzaj>  ECOTEAM - PRIMO d.o.o.  Rijeka, OIB 03088788819</izvorni_sadrzaj>
    <derivirana_varijabla naziv="DomainObject.Predmet.ProtustrankaFormatedOIB_1">  ECOTEAM - PRIMO d.o.o.  Rijeka, OIB 03088788819</derivirana_varijabla>
  </DomainObject.Predmet.ProtustrankaFormatedOIB>
  <DomainObject.Predmet.ProtustrankaFormatedWithAdress>
    <izvorni_sadrzaj> ECOTEAM - PRIMO d.o.o.  Rijeka, Milutina Barača 7, 51000 Rijeka</izvorni_sadrzaj>
    <derivirana_varijabla naziv="DomainObject.Predmet.ProtustrankaFormatedWithAdress_1"> ECOTEAM - PRIMO d.o.o.  Rijeka, Milutina Barača 7, 51000 Rijeka</derivirana_varijabla>
  </DomainObject.Predmet.ProtustrankaFormatedWithAdress>
  <DomainObject.Predmet.ProtustrankaFormatedWithAdressOIB>
    <izvorni_sadrzaj> ECOTEAM - PRIMO d.o.o.  Rijeka, OIB 03088788819, Milutina Barača 7, 51000 Rijeka</izvorni_sadrzaj>
    <derivirana_varijabla naziv="DomainObject.Predmet.ProtustrankaFormatedWithAdressOIB_1"> ECOTEAM - PRIMO d.o.o.  Rijeka, OIB 03088788819, Milutina Barača 7, 51000 Rijeka</derivirana_varijabla>
  </DomainObject.Predmet.ProtustrankaFormatedWithAdressOIB>
  <DomainObject.Predmet.ProtustrankaWithAdress>
    <izvorni_sadrzaj>ECOTEAM - PRIMO d.o.o.  Rijeka Milutina Barača 7, 51000 Rijeka</izvorni_sadrzaj>
    <derivirana_varijabla naziv="DomainObject.Predmet.ProtustrankaWithAdress_1">ECOTEAM - PRIMO d.o.o.  Rijeka Milutina Barača 7, 51000 Rijeka</derivirana_varijabla>
  </DomainObject.Predmet.ProtustrankaWithAdress>
  <DomainObject.Predmet.ProtustrankaWithAdressOIB>
    <izvorni_sadrzaj>ECOTEAM - PRIMO d.o.o.  Rijeka, OIB 03088788819, Milutina Barača 7, 51000 Rijeka</izvorni_sadrzaj>
    <derivirana_varijabla naziv="DomainObject.Predmet.ProtustrankaWithAdressOIB_1">ECOTEAM - PRIMO d.o.o.  Rijeka, OIB 03088788819, Milutina Barača 7, 51000 Rijeka</derivirana_varijabla>
  </DomainObject.Predmet.ProtustrankaWithAdressOIB>
  <DomainObject.Predmet.ProtustrankaNazivFormated>
    <izvorni_sadrzaj>ECOTEAM - PRIMO d.o.o.  Rijeka</izvorni_sadrzaj>
    <derivirana_varijabla naziv="DomainObject.Predmet.ProtustrankaNazivFormated_1">ECOTEAM - PRIMO d.o.o.  Rijeka</derivirana_varijabla>
  </DomainObject.Predmet.ProtustrankaNazivFormated>
  <DomainObject.Predmet.ProtustrankaNazivFormatedOIB>
    <izvorni_sadrzaj>ECOTEAM - PRIMO d.o.o.  Rijeka, OIB 03088788819</izvorni_sadrzaj>
    <derivirana_varijabla naziv="DomainObject.Predmet.ProtustrankaNazivFormatedOIB_1">ECOTEAM - PRIMO d.o.o.  Rijeka, OIB 03088788819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ECOTEAM - PRIMO d.o.o.  Rijeka</item>
    </izvorni_sadrzaj>
    <derivirana_varijabla naziv="DomainObject.Predmet.ProtuStrankaListFormated_1">
      <item>ECOTEAM - PRIMO d.o.o.  Rijeka</item>
    </derivirana_varijabla>
  </DomainObject.Predmet.ProtuStrankaListFormated>
  <DomainObject.Predmet.ProtuStrankaListFormatedOIB>
    <izvorni_sadrzaj>
      <item>ECOTEAM - PRIMO d.o.o.  Rijeka, OIB 03088788819</item>
    </izvorni_sadrzaj>
    <derivirana_varijabla naziv="DomainObject.Predmet.ProtuStrankaListFormatedOIB_1">
      <item>ECOTEAM - PRIMO d.o.o.  Rijeka, OIB 03088788819</item>
    </derivirana_varijabla>
  </DomainObject.Predmet.ProtuStrankaListFormatedOIB>
  <DomainObject.Predmet.ProtuStrankaListFormatedWithAdress>
    <izvorni_sadrzaj>
      <item>ECOTEAM - PRIMO d.o.o.  Rijeka, Milutina Barača 7, 51000 Rijeka</item>
    </izvorni_sadrzaj>
    <derivirana_varijabla naziv="DomainObject.Predmet.ProtuStrankaListFormatedWithAdress_1">
      <item>ECOTEAM - PRIMO d.o.o.  Rijeka, Milutina Barača 7, 51000 Rijeka</item>
    </derivirana_varijabla>
  </DomainObject.Predmet.ProtuStrankaListFormatedWithAdress>
  <DomainObject.Predmet.ProtuStrankaListFormatedWithAdressOIB>
    <izvorni_sadrzaj>
      <item>ECOTEAM - PRIMO d.o.o.  Rijeka, OIB 03088788819, Milutina Barača 7, 51000 Rijeka</item>
    </izvorni_sadrzaj>
    <derivirana_varijabla naziv="DomainObject.Predmet.ProtuStrankaListFormatedWithAdressOIB_1">
      <item>ECOTEAM - PRIMO d.o.o.  Rijeka, OIB 03088788819, Milutina Barača 7, 51000 Rijeka</item>
    </derivirana_varijabla>
  </DomainObject.Predmet.ProtuStrankaListFormatedWithAdressOIB>
  <DomainObject.Predmet.ProtuStrankaListNazivFormated>
    <izvorni_sadrzaj>
      <item>ECOTEAM - PRIMO d.o.o.  Rijeka</item>
    </izvorni_sadrzaj>
    <derivirana_varijabla naziv="DomainObject.Predmet.ProtuStrankaListNazivFormated_1">
      <item>ECOTEAM - PRIMO d.o.o.  Rijeka</item>
    </derivirana_varijabla>
  </DomainObject.Predmet.ProtuStrankaListNazivFormated>
  <DomainObject.Predmet.ProtuStrankaListNazivFormatedOIB>
    <izvorni_sadrzaj>
      <item>ECOTEAM - PRIMO d.o.o.  Rijeka, OIB 03088788819</item>
    </izvorni_sadrzaj>
    <derivirana_varijabla naziv="DomainObject.Predmet.ProtuStrankaListNazivFormatedOIB_1">
      <item>ECOTEAM - PRIMO d.o.o.  Rijeka, OIB 03088788819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ECOTEAM - PRIMO d.o.o.  Rijeka</izvorni_sadrzaj>
    <derivirana_varijabla naziv="DomainObject.Predmet.ProtustrankaIDrugi_1">ECOTEAM - PRIMO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ECOTEAM - PRIMO d.o.o.  Rijeka, OIB 03088788819, Milutina Barača 7, 51000 Rijeka</izvorni_sadrzaj>
    <derivirana_varijabla naziv="DomainObject.Predmet.ProtustrankaIDrugiAdressOIB_1">ECOTEAM - PRIMO d.o.o.  Rijeka, OIB 03088788819, Milutina Barača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ECOTEAM - PRIMO d.o.o.  Rijeka</item>
    </izvorni_sadrzaj>
    <derivirana_varijabla naziv="DomainObject.Predmet.SudioniciListNaziv_1">
      <item>FINA  Rijeka</item>
      <item>ECOTEAM - PRIMO d.o.o.  Rijeka</item>
    </derivirana_varijabla>
  </DomainObject.Predmet.SudioniciListNaziv>
  <DomainObject.Predmet.SudioniciListAdressOIB>
    <izvorni_sadrzaj>
      <item>FINA  Rijeka, OIB 85821130368, Frana Kurelca 8,51000 Rijeka</item>
      <item>ECOTEAM - PRIMO d.o.o.  Rijeka, OIB 03088788819, Milutina Barača 7,51000 Rijeka</item>
    </izvorni_sadrzaj>
    <derivirana_varijabla naziv="DomainObject.Predmet.SudioniciListAdressOIB_1">
      <item>FINA  Rijeka, OIB 85821130368, Frana Kurelca 8,51000 Rijeka</item>
      <item>ECOTEAM - PRIMO d.o.o.  Rijeka, OIB 03088788819, Milutina Barača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03088788819</item>
    </izvorni_sadrzaj>
    <derivirana_varijabla naziv="DomainObject.Predmet.SudioniciListNazivOIB_1">
      <item>, OIB 85821130368</item>
      <item>, OIB 03088788819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1302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2015-12-01T11:01:00Z</dcterms:created>
  <dc:creator>Vera Jelenović</dc:creator>
  <cp:lastModifiedBy>Tanja Fidel</cp:lastModifiedBy>
  <cp:lastPrinted>2015-12-01T11:01:00Z</cp:lastPrinted>
  <dcterms:modified xmlns:xsi="http://www.w3.org/2001/XMLSchema-instance" xsi:type="dcterms:W3CDTF">2015-12-01T11:02:00Z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