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2458" w14:paraId="4d72458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A713D5">
        <w:t>2934/2018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A713D5">
        <w:t>2934/2018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A713D5" w:rsidRPr="00EA3DC8">
        <w:t>Solis Tron d.o.o.</w:t>
      </w:r>
      <w:r w:rsidR="00A713D5">
        <w:t xml:space="preserve">, Zagreb (Grad Zagreb), Grobnička 24, OIB: </w:t>
      </w:r>
      <w:r w:rsidR="00A713D5" w:rsidRPr="00EA3DC8">
        <w:t>28417596790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A713D5">
        <w:t>15.750,36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662BF">
        <w:t>12. ožujka</w:t>
      </w:r>
      <w:r w:rsidR="004B3F81">
        <w:t xml:space="preserve"> </w:t>
      </w:r>
      <w:r w:rsidR="00F812ED">
        <w:t>201</w:t>
      </w:r>
      <w:r w:rsidR="00E577D8">
        <w:t>9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5D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3D5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662BF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2934</izvorni_sadrzaj>
    <derivirana_varijabla naziv="DomainObject.Predmet.Broj_1">2934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St-2934/2018</izvorni_sadrzaj>
    <derivirana_varijabla naziv="DomainObject.Predmet.OznakaBroj_1">St-2934/2018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Solis Tron d.o.o. zastupanog po punomoćniku Nalvedina Rukavina</izvorni_sadrzaj>
    <derivirana_varijabla naziv="DomainObject.Predmet.ProtustrankaFormated_1">  Solis Tron d.o.o. zastupanog po punomoćniku Nalvedina Rukavina</derivirana_varijabla>
  </DomainObject.Predmet.ProtustrankaFormated>
  <DomainObject.Predmet.ProtustrankaFormatedOIB>
    <izvorni_sadrzaj>  Solis Tron d.o.o., OIB 28417596790 zastupanog po punomoćniku Nalvedina Rukavina</izvorni_sadrzaj>
    <derivirana_varijabla naziv="DomainObject.Predmet.ProtustrankaFormatedOIB_1">  Solis Tron d.o.o., OIB 28417596790 zastupanog po punomoćniku Nalvedina Rukavina</derivirana_varijabla>
  </DomainObject.Predmet.ProtustrankaFormatedOIB>
  <DomainObject.Predmet.ProtustrankaFormatedWithAdress>
    <izvorni_sadrzaj> Solis Tron d.o.o., Grobnička 24, 10000 Zagreb zastupanog po punomoćniku Nalvedina Rukavina</izvorni_sadrzaj>
    <derivirana_varijabla naziv="DomainObject.Predmet.ProtustrankaFormatedWithAdress_1"> Solis Tron d.o.o., Grobnička 24, 10000 Zagreb zastupanog po punomoćniku Nalvedina Rukavina</derivirana_varijabla>
  </DomainObject.Predmet.ProtustrankaFormatedWithAdress>
  <DomainObject.Predmet.ProtustrankaFormatedWithAdressOIB>
    <izvorni_sadrzaj> Solis Tron d.o.o., OIB 28417596790, Grobnička 24, 10000 Zagreb zastupanog po punomoćniku Nalvedina Rukavina</izvorni_sadrzaj>
    <derivirana_varijabla naziv="DomainObject.Predmet.ProtustrankaFormatedWithAdressOIB_1"> Solis Tron d.o.o., OIB 28417596790, Grobnička 24, 10000 Zagreb zastupanog po punomoćniku Nalvedina Rukavina</derivirana_varijabla>
  </DomainObject.Predmet.ProtustrankaFormatedWithAdressOIB>
  <DomainObject.Predmet.ProtustrankaWithAdress>
    <izvorni_sadrzaj>Solis Tron d.o.o. Grobnička 24, 10000 Zagreb</izvorni_sadrzaj>
    <derivirana_varijabla naziv="DomainObject.Predmet.ProtustrankaWithAdress_1">Solis Tron d.o.o. Grobnička 24, 10000 Zagreb</derivirana_varijabla>
  </DomainObject.Predmet.ProtustrankaWithAdress>
  <DomainObject.Predmet.ProtustrankaWithAdressOIB>
    <izvorni_sadrzaj>Solis Tron d.o.o., OIB 28417596790, Grobnička 24, 10000 Zagreb</izvorni_sadrzaj>
    <derivirana_varijabla naziv="DomainObject.Predmet.ProtustrankaWithAdressOIB_1">Solis Tron d.o.o., OIB 28417596790, Grobnička 24, 10000 Zagreb</derivirana_varijabla>
  </DomainObject.Predmet.ProtustrankaWithAdressOIB>
  <DomainObject.Predmet.ProtustrankaNazivFormated>
    <izvorni_sadrzaj>Solis Tron d.o.o.</izvorni_sadrzaj>
    <derivirana_varijabla naziv="DomainObject.Predmet.ProtustrankaNazivFormated_1">Solis Tron d.o.o.</derivirana_varijabla>
  </DomainObject.Predmet.ProtustrankaNazivFormated>
  <DomainObject.Predmet.ProtustrankaNazivFormatedOIB>
    <izvorni_sadrzaj>Solis Tron d.o.o., OIB 28417596790</izvorni_sadrzaj>
    <derivirana_varijabla naziv="DomainObject.Predmet.ProtustrankaNazivFormatedOIB_1">Solis Tron d.o.o., OIB 28417596790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Solis Tron d.o.o. zastupanog po punomoćniku Nalvedina Rukavina</item>
    </izvorni_sadrzaj>
    <derivirana_varijabla naziv="DomainObject.Predmet.ProtuStrankaListFormated_1">
      <item>Solis Tron d.o.o. zastupanog po punomoćniku Nalvedina Rukavina</item>
    </derivirana_varijabla>
  </DomainObject.Predmet.ProtuStrankaListFormated>
  <DomainObject.Predmet.ProtuStrankaListFormatedOIB>
    <izvorni_sadrzaj>
      <item>Solis Tron d.o.o., OIB 28417596790 zastupanog po punomoćniku Nalvedina Rukavina</item>
    </izvorni_sadrzaj>
    <derivirana_varijabla naziv="DomainObject.Predmet.ProtuStrankaListFormatedOIB_1">
      <item>Solis Tron d.o.o., OIB 28417596790 zastupanog po punomoćniku Nalvedina Rukavina</item>
    </derivirana_varijabla>
  </DomainObject.Predmet.ProtuStrankaListFormatedOIB>
  <DomainObject.Predmet.ProtuStrankaListFormatedWithAdress>
    <izvorni_sadrzaj>
      <item>Solis Tron d.o.o., Grobnička 24, 10000 Zagreb zastupanog po punomoćniku Nalvedina Rukavina</item>
    </izvorni_sadrzaj>
    <derivirana_varijabla naziv="DomainObject.Predmet.ProtuStrankaListFormatedWithAdress_1">
      <item>Solis Tron d.o.o., Grobnička 24, 10000 Zagreb zastupanog po punomoćniku Nalvedina Rukavina</item>
    </derivirana_varijabla>
  </DomainObject.Predmet.ProtuStrankaListFormatedWithAdress>
  <DomainObject.Predmet.ProtuStrankaListFormatedWithAdressOIB>
    <izvorni_sadrzaj>
      <item>Solis Tron d.o.o., OIB 28417596790, Grobnička 24, 10000 Zagreb zastupanog po punomoćniku Nalvedina Rukavina</item>
    </izvorni_sadrzaj>
    <derivirana_varijabla naziv="DomainObject.Predmet.ProtuStrankaListFormatedWithAdressOIB_1">
      <item>Solis Tron d.o.o., OIB 28417596790, Grobnička 24, 10000 Zagreb zastupanog po punomoćniku Nalvedina Rukavina</item>
    </derivirana_varijabla>
  </DomainObject.Predmet.ProtuStrankaListFormatedWithAdressOIB>
  <DomainObject.Predmet.ProtuStrankaListNazivFormated>
    <izvorni_sadrzaj>
      <item>Solis Tron d.o.o.</item>
    </izvorni_sadrzaj>
    <derivirana_varijabla naziv="DomainObject.Predmet.ProtuStrankaListNazivFormated_1">
      <item>Solis Tron d.o.o.</item>
    </derivirana_varijabla>
  </DomainObject.Predmet.ProtuStrankaListNazivFormated>
  <DomainObject.Predmet.ProtuStrankaListNazivFormatedOIB>
    <izvorni_sadrzaj>
      <item>Solis Tron d.o.o., OIB 28417596790</item>
    </izvorni_sadrzaj>
    <derivirana_varijabla naziv="DomainObject.Predmet.ProtuStrankaListNazivFormatedOIB_1">
      <item>Solis Tron d.o.o., OIB 28417596790</item>
    </derivirana_varijabla>
  </DomainObject.Predmet.ProtuStrankaListNazivFormatedOIB>
  <DomainObject.Predmet.OstaliListFormated>
    <izvorni_sadrzaj>
      <item>Nalvedina Rukavina punomoćnica sudionika u postupku Solis Tron d.o.o.</item>
    </izvorni_sadrzaj>
    <derivirana_varijabla naziv="DomainObject.Predmet.OstaliListFormated_1">
      <item>Nalvedina Rukavina punomoćnica sudionika u postupku Solis Tron d.o.o.</item>
    </derivirana_varijabla>
  </DomainObject.Predmet.OstaliListFormated>
  <DomainObject.Predmet.OstaliListFormatedOIB>
    <izvorni_sadrzaj>
      <item>Nalvedina Rukavina, OIB 76624701031 punomoćnica sudionika u postupku Solis Tron d.o.o.</item>
    </izvorni_sadrzaj>
    <derivirana_varijabla naziv="DomainObject.Predmet.OstaliListFormatedOIB_1">
      <item>Nalvedina Rukavina, OIB 76624701031 punomoćnica sudionika u postupku Solis Tron d.o.o.</item>
    </derivirana_varijabla>
  </DomainObject.Predmet.OstaliListFormatedOIB>
  <DomainObject.Predmet.OstaliListFormatedWithAdress>
    <izvorni_sadrzaj>
      <item>Nalvedina Rukavina, Jaruščica 9b, 10000 Zagreb punomoćnica sudionika u postupku Solis Tron d.o.o.</item>
    </izvorni_sadrzaj>
    <derivirana_varijabla naziv="DomainObject.Predmet.OstaliListFormatedWithAdress_1">
      <item>Nalvedina Rukavina, Jaruščica 9b, 10000 Zagreb punomoćnica sudionika u postupku Solis Tron d.o.o.</item>
    </derivirana_varijabla>
  </DomainObject.Predmet.OstaliListFormatedWithAdress>
  <DomainObject.Predmet.OstaliListFormatedWithAdressOIB>
    <izvorni_sadrzaj>
      <item>Nalvedina Rukavina, OIB 76624701031, Jaruščica 9b, 10000 Zagreb punomoćnica sudionika u postupku Solis Tron d.o.o.</item>
    </izvorni_sadrzaj>
    <derivirana_varijabla naziv="DomainObject.Predmet.OstaliListFormatedWithAdressOIB_1">
      <item>Nalvedina Rukavina, OIB 76624701031, Jaruščica 9b, 10000 Zagreb punomoćnica sudionika u postupku Solis Tron d.o.o.</item>
    </derivirana_varijabla>
  </DomainObject.Predmet.OstaliListFormatedWithAdressOIB>
  <DomainObject.Predmet.OstaliListNazivFormated>
    <izvorni_sadrzaj>
      <item>Nalvedina Rukavina</item>
    </izvorni_sadrzaj>
    <derivirana_varijabla naziv="DomainObject.Predmet.OstaliListNazivFormated_1">
      <item>Nalvedina Rukavina</item>
    </derivirana_varijabla>
  </DomainObject.Predmet.OstaliListNazivFormated>
  <DomainObject.Predmet.OstaliListNazivFormatedOIB>
    <izvorni_sadrzaj>
      <item>Nalvedina Rukavina, OIB 76624701031</item>
    </izvorni_sadrzaj>
    <derivirana_varijabla naziv="DomainObject.Predmet.OstaliListNazivFormatedOIB_1">
      <item>Nalvedina Rukavina, OIB 76624701031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Solis Tron d.o.o.</izvorni_sadrzaj>
    <derivirana_varijabla naziv="DomainObject.Predmet.ProtustrankaIDrugi_1">Solis Tron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Solis Tron d.o.o., OIB 28417596790, Grobnička 24, 10000 Zagreb</izvorni_sadrzaj>
    <derivirana_varijabla naziv="DomainObject.Predmet.ProtustrankaIDrugiAdressOIB_1">Solis Tron d.o.o., OIB 28417596790,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Solis Tron d.o.o.</item>
      <item>Nalvedina Rukavina</item>
    </izvorni_sadrzaj>
    <derivirana_varijabla naziv="DomainObject.Predmet.SudioniciListNaziv_1">
      <item>FINA Regionalni centar Zagreb</item>
      <item>Solis Tron d.o.o.</item>
      <item>Nalvedina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Solis Tron d.o.o., OIB 28417596790, Grobnička 24,10000 Zagreb</item>
      <item>Nalvedina Rukavina, OIB 76624701031, Jaruščica 9b,10000 Zagreb</item>
    </izvorni_sadrzaj>
    <derivirana_varijabla naziv="DomainObject.Predmet.SudioniciListAdressOIB_1">
      <item>FINA Regionalni centar Zagreb, OIB 85821130368, Trg svibanjskih žrtava 1995. 1,10000 Zagreb</item>
      <item>Solis Tron d.o.o., OIB 28417596790, Grobnička 24,10000 Zagreb</item>
      <item>Nalvedina Rukavina, OIB 76624701031, Jaruščica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28417596790</item>
      <item>, OIB 76624701031</item>
    </izvorni_sadrzaj>
    <derivirana_varijabla naziv="DomainObject.Predmet.SudioniciListNazivOIB_1">
      <item>, OIB 85821130368</item>
      <item>, OIB 28417596790</item>
      <item>, OIB 76624701031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1326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2019-03-07T08:00:00Z</dcterms:created>
  <dc:creator>ilukac</dc:creator>
  <cp:lastModifiedBy>Katarina Babić</cp:lastModifiedBy>
  <cp:lastPrinted>2019-03-12T10:31:00Z</cp:lastPrinted>
  <dcterms:modified xmlns:xsi="http://www.w3.org/2001/XMLSchema-instance" xsi:type="dcterms:W3CDTF">2019-03-12T10:31:00Z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(2934-18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