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01bf" w14:paraId="fdc01bf" w:rsidRDefault="0001726C" w:rsidP="0001726C" w:rsidR="0001726C">
      <w:pPr>
        <w:jc w:val="right"/>
        <w15:collapsed w:val="false"/>
      </w:pPr>
      <w:r>
        <w:t>6 St-</w:t>
      </w:r>
      <w:r w:rsidR="008F3F6D">
        <w:t>982/18-6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F63690">
        <w:t xml:space="preserve">FINA RC Osijek za otvaranje stečajnog postupka nad dužnikom: </w:t>
      </w:r>
      <w:r w:rsidR="008F3F6D">
        <w:rPr>
          <w:b/>
        </w:rPr>
        <w:t>BORIC j.d.o.o. Vukovar, Slobode ul. 2, OIB: 86084683410, MBS: 030173206</w:t>
      </w:r>
      <w:r>
        <w:t xml:space="preserve">, dana </w:t>
      </w:r>
      <w:r w:rsidR="008F3F6D">
        <w:t>6</w:t>
      </w:r>
      <w:r w:rsidR="00AF1430">
        <w:t>. studenog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ovlaštenoj za zastupanje dužnika,</w:t>
      </w:r>
      <w:r w:rsidR="0053608A">
        <w:t xml:space="preserve"> z.z. dužnika</w:t>
      </w:r>
      <w:r>
        <w:t xml:space="preserve"> </w:t>
      </w:r>
      <w:r w:rsidR="008F3F6D">
        <w:t>Klara Borić, Vukovar, Mirogojska 8, OIB: 84640012362</w:t>
      </w:r>
      <w:r>
        <w:t>, da u roku od 8 (osam) dana od dana primitka ovog rješenja uplati:</w:t>
      </w:r>
      <w:r w:rsidR="0010094E">
        <w:t xml:space="preserve"> 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</w:t>
      </w:r>
      <w:r w:rsidR="004C29A9">
        <w:t>0</w:t>
      </w:r>
      <w:r w:rsidRPr="004F7E28">
        <w:t>00,00 kn</w:t>
      </w:r>
      <w:r>
        <w:t xml:space="preserve"> na žiro račun Trgovačkog suda u Osijeku broj HR31 2390 0011 3000 0020 0 s pozivom na  broj HR05 272-</w:t>
      </w:r>
      <w:r w:rsidR="008F3F6D">
        <w:rPr>
          <w:b/>
        </w:rPr>
        <w:t>982</w:t>
      </w:r>
      <w:r w:rsidR="006A641B">
        <w:rPr>
          <w:b/>
        </w:rPr>
        <w:t>-18</w:t>
      </w:r>
      <w:r w:rsidR="004C29A9">
        <w:rPr>
          <w:b/>
        </w:rPr>
        <w:t>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53608A" w:rsidRPr="0053608A">
        <w:t xml:space="preserve"> </w:t>
      </w:r>
      <w:r w:rsidR="0053608A">
        <w:t xml:space="preserve">z.z. dužnika </w:t>
      </w:r>
      <w:r w:rsidR="008F3F6D">
        <w:t>Klara Borić, Vukovar, Mirogojska 8, OIB: 84640012362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</w:t>
      </w:r>
      <w:r w:rsidR="004C29A9">
        <w:t>0</w:t>
      </w:r>
      <w:r>
        <w:t>00,00 kn,  za koji je određena ovrha, zaplijeni i prenese na žiro račun Trgovačkog suda u Osijeku broj HR31 2390 0011 3000 0020 0 s pozivom na  broj HR05 272-</w:t>
      </w:r>
      <w:r w:rsidR="008F3F6D">
        <w:rPr>
          <w:b/>
        </w:rPr>
        <w:t>982</w:t>
      </w:r>
      <w:r w:rsidR="006A641B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53608A">
        <w:t xml:space="preserve">z.z. </w:t>
      </w:r>
      <w:r w:rsidR="00374E04">
        <w:t xml:space="preserve">dužnika </w:t>
      </w:r>
      <w:r w:rsidR="008F3F6D">
        <w:t>Klara Borić, Vukovar, Mirogojska 8, OIB: 84640012362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53608A">
        <w:t xml:space="preserve">z.z. dužnika </w:t>
      </w:r>
      <w:r w:rsidR="008F3F6D">
        <w:t>Klara Borić, Vukovar, Mirogojska 8, OIB: 84640012362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8F3F6D" w:rsidP="008F3F6D" w:rsidR="008F3F6D">
      <w:pPr>
        <w:jc w:val="right"/>
      </w:pPr>
      <w:r>
        <w:t>6 St-982/18-6</w:t>
      </w: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D7472F">
        <w:rPr>
          <w:bCs/>
        </w:rPr>
        <w:t xml:space="preserve">FINA RC Osijek </w:t>
      </w:r>
      <w:r>
        <w:rPr>
          <w:bCs/>
        </w:rPr>
        <w:t xml:space="preserve">je dana </w:t>
      </w:r>
      <w:r w:rsidR="008F3F6D">
        <w:rPr>
          <w:bCs/>
        </w:rPr>
        <w:t>9. srpnja</w:t>
      </w:r>
      <w:r w:rsidR="006A641B">
        <w:rPr>
          <w:bCs/>
        </w:rPr>
        <w:t xml:space="preserve"> 2018</w:t>
      </w:r>
      <w:r w:rsidR="004C29A9">
        <w:rPr>
          <w:bCs/>
        </w:rPr>
        <w:t>. g.</w:t>
      </w:r>
      <w:r>
        <w:rPr>
          <w:bCs/>
        </w:rPr>
        <w:t xml:space="preserve"> podnijela ovom sudu prijedlog za pokretanje stečajnog postupka nad dužnikom </w:t>
      </w:r>
      <w:r w:rsidR="008F3F6D">
        <w:rPr>
          <w:b/>
        </w:rPr>
        <w:t>BORIC j.d.o.o. Vukovar, Slobode ul. 2, OIB: 86084683410, MBS: 030173206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53608A" w:rsidP="0001726C" w:rsidR="0053608A">
      <w:pPr>
        <w:pStyle w:val="Tijeloteksta"/>
      </w:pP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8F3F6D">
        <w:rPr>
          <w:b/>
        </w:rPr>
        <w:t>9. srpnja</w:t>
      </w:r>
      <w:r w:rsidR="006A641B">
        <w:rPr>
          <w:b/>
        </w:rPr>
        <w:t xml:space="preserve"> 2018</w:t>
      </w:r>
      <w:r w:rsidR="0093698F">
        <w:rPr>
          <w:b/>
        </w:rPr>
        <w:t>. g.</w:t>
      </w:r>
      <w:r>
        <w:t xml:space="preserve">  (čl. 110 st. 1 SZ</w:t>
      </w:r>
      <w:r w:rsidR="00D7472F">
        <w:t>).</w:t>
      </w:r>
    </w:p>
    <w:p w:rsidRDefault="0053608A" w:rsidP="0001726C" w:rsidR="0053608A">
      <w:pPr>
        <w:pStyle w:val="Tijeloteksta"/>
      </w:pP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53608A" w:rsidP="009D4F4C" w:rsidR="0053608A">
      <w:pPr>
        <w:pStyle w:val="Tijeloteksta"/>
      </w:pP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8F3F6D">
        <w:t>982/18-4</w:t>
      </w:r>
      <w:r w:rsidR="00F7512F">
        <w:t xml:space="preserve"> od </w:t>
      </w:r>
      <w:r w:rsidR="008F3F6D">
        <w:t>6</w:t>
      </w:r>
      <w:r w:rsidR="00F7512F">
        <w:t>. studenog</w:t>
      </w:r>
      <w:r w:rsidR="006A641B">
        <w:t xml:space="preserve"> 2018</w:t>
      </w:r>
      <w:r w:rsidR="004C29A9">
        <w:t>. g.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8F3F6D">
        <w:t>Davor Lamza iz Osijeka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53608A" w:rsidP="002E5413" w:rsidR="0053608A">
      <w:pPr>
        <w:ind w:firstLine="708"/>
        <w:jc w:val="both"/>
      </w:pP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z.z.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</w:t>
      </w:r>
      <w:r w:rsidR="004C29A9">
        <w:t>4.0</w:t>
      </w:r>
      <w:r>
        <w:t>00,00 kn za rad privremenog stečajnog upravitelja.</w:t>
      </w:r>
    </w:p>
    <w:p w:rsidRDefault="0053608A" w:rsidP="00065E57" w:rsidR="0053608A">
      <w:pPr>
        <w:ind w:firstLine="708"/>
        <w:jc w:val="both"/>
      </w:pPr>
    </w:p>
    <w:p w:rsidRDefault="009D4F4C" w:rsidP="002E5413" w:rsidR="002E5413">
      <w:pPr>
        <w:ind w:firstLine="708"/>
        <w:jc w:val="both"/>
      </w:pPr>
      <w:r>
        <w:t xml:space="preserve">Visina dodatnog predujma od </w:t>
      </w:r>
      <w:r w:rsidR="004C29A9">
        <w:t>4.0</w:t>
      </w:r>
      <w:r>
        <w:t xml:space="preserve">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53608A" w:rsidP="002E5413" w:rsidR="0053608A">
      <w:pPr>
        <w:ind w:firstLine="708"/>
        <w:jc w:val="both"/>
      </w:pP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 xml:space="preserve">pokretanje </w:t>
      </w:r>
      <w:r>
        <w:t xml:space="preserve">stečajnog postupka FINE od </w:t>
      </w:r>
      <w:r w:rsidR="008F3F6D" w:rsidRPr="008F3F6D">
        <w:rPr>
          <w:b/>
        </w:rPr>
        <w:t>9. srpnja 2018. g</w:t>
      </w:r>
      <w:r w:rsidR="008F3F6D">
        <w:t>.</w:t>
      </w:r>
      <w:r>
        <w:t xml:space="preserve"> utvrdio da visina blokade žiro računa dužnika iznosi </w:t>
      </w:r>
      <w:r w:rsidR="008F3F6D">
        <w:rPr>
          <w:b/>
        </w:rPr>
        <w:t>56.876,55</w:t>
      </w:r>
      <w:r w:rsidR="00FC6F35" w:rsidRPr="003F2400">
        <w:rPr>
          <w:b/>
        </w:rPr>
        <w:t xml:space="preserve"> kn</w:t>
      </w:r>
      <w:r w:rsidR="00FC6F35">
        <w:t xml:space="preserve"> </w:t>
      </w:r>
      <w:r w:rsidR="00065E57">
        <w:t xml:space="preserve">te </w:t>
      </w:r>
      <w:r w:rsidR="00207DAD">
        <w:t>da</w:t>
      </w:r>
      <w:r w:rsidR="00065E57">
        <w:t xml:space="preserve"> na ime predujma za namirenje troškova stečajnog postupka nema zaplijenjenih novčanih sredstava sukladno čl. 112 st. 5 SZ </w:t>
      </w:r>
      <w:r>
        <w:t xml:space="preserve">ovaj sud smatra da obavljanje poslova privremenog stečajnog upravitelja neće biti u tolikoj mjeri složeno te je odredio visinu dodatnog predujma, u konkretnom slučaju, u iznosu od </w:t>
      </w:r>
      <w:r w:rsidR="004C29A9">
        <w:t>4.0</w:t>
      </w:r>
      <w:r>
        <w:t xml:space="preserve">00,00 kn a na ime minimalnog iznosa jednokratne nagrade privremenom stečajnom upravitelju za poslove obavljene u prethodnom postupku kako to propisuje Uredba čl. 4, a koje poslove </w:t>
      </w:r>
      <w:r w:rsidR="00727DFE">
        <w:t>će</w:t>
      </w:r>
      <w:r>
        <w:t xml:space="preserve"> privremeni stečajni upravitelj obavi</w:t>
      </w:r>
      <w:r w:rsidR="00727DFE">
        <w:t>ti</w:t>
      </w:r>
      <w:r>
        <w:t xml:space="preserve">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FC6F35" w:rsidP="0093698F" w:rsidR="00FC6F35">
      <w:pPr>
        <w:ind w:firstLine="708"/>
        <w:jc w:val="right"/>
      </w:pPr>
    </w:p>
    <w:p w:rsidRDefault="008F3F6D" w:rsidP="008F3F6D" w:rsidR="008F3F6D">
      <w:pPr>
        <w:jc w:val="right"/>
      </w:pPr>
      <w:r>
        <w:t>6 St-982/18-6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>zakonskom zastupniku dužnika odrediti predujam i dodatni iznos predujma u ukupnom iznosu od 5.</w:t>
      </w:r>
      <w:r w:rsidR="004C29A9">
        <w:t>0</w:t>
      </w:r>
      <w:r w:rsidR="00FC6F35">
        <w:t xml:space="preserve">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8F3F6D">
        <w:t>6</w:t>
      </w:r>
      <w:r w:rsidR="00AF1430">
        <w:t>. studenog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3F17C7">
      <w:pPr>
        <w:numPr>
          <w:ilvl w:val="0"/>
          <w:numId w:val="13"/>
        </w:numPr>
      </w:pPr>
      <w:r>
        <w:t>z.z. dužnika</w:t>
      </w:r>
      <w:r w:rsidR="00207DAD">
        <w:t xml:space="preserve"> </w:t>
      </w:r>
      <w:r w:rsidR="008F3F6D">
        <w:t>Klara Borić, Vukovar, Mirogojska 8</w:t>
      </w:r>
    </w:p>
    <w:p w:rsidRDefault="00065E57" w:rsidP="002E5413" w:rsidR="002E5413">
      <w:pPr>
        <w:numPr>
          <w:ilvl w:val="0"/>
          <w:numId w:val="13"/>
        </w:numPr>
      </w:pPr>
      <w:r>
        <w:t xml:space="preserve"> </w:t>
      </w:r>
      <w:r w:rsidR="002E5413">
        <w:t xml:space="preserve">e-ogl. pl. </w:t>
      </w:r>
    </w:p>
    <w:p w:rsidRDefault="00AF1430" w:rsidP="00B97155" w:rsidR="002E5413">
      <w:pPr>
        <w:numPr>
          <w:ilvl w:val="0"/>
          <w:numId w:val="13"/>
        </w:numPr>
      </w:pPr>
      <w:r>
        <w:t>R-9.1.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5B3C" w:rsidP="00C06AA6" w:rsidR="007D5B3C">
      <w:r>
        <w:separator/>
      </w:r>
    </w:p>
  </w:endnote>
  <w:endnote w:id="0" w:type="continuationSeparator">
    <w:p w:rsidRDefault="007D5B3C" w:rsidP="00C06AA6" w:rsidR="007D5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5B3C" w:rsidP="00C06AA6" w:rsidR="007D5B3C">
      <w:r>
        <w:separator/>
      </w:r>
    </w:p>
  </w:footnote>
  <w:footnote w:id="0" w:type="continuationSeparator">
    <w:p w:rsidRDefault="007D5B3C" w:rsidP="00C06AA6" w:rsidR="007D5B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B6956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DE8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3D45"/>
    <w:rsid w:val="000D2130"/>
    <w:rsid w:val="000D2ABF"/>
    <w:rsid w:val="000D3099"/>
    <w:rsid w:val="000E762A"/>
    <w:rsid w:val="0010094E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E51BF"/>
    <w:rsid w:val="001F430D"/>
    <w:rsid w:val="00200C6A"/>
    <w:rsid w:val="002042D7"/>
    <w:rsid w:val="00207DAD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4E04"/>
    <w:rsid w:val="00375C7E"/>
    <w:rsid w:val="00382D98"/>
    <w:rsid w:val="003924AF"/>
    <w:rsid w:val="003D02B1"/>
    <w:rsid w:val="003D770E"/>
    <w:rsid w:val="003F17C7"/>
    <w:rsid w:val="003F2400"/>
    <w:rsid w:val="003F2E92"/>
    <w:rsid w:val="00412421"/>
    <w:rsid w:val="0041638D"/>
    <w:rsid w:val="0041737E"/>
    <w:rsid w:val="00421D71"/>
    <w:rsid w:val="00425A63"/>
    <w:rsid w:val="00443D53"/>
    <w:rsid w:val="00457175"/>
    <w:rsid w:val="004638F5"/>
    <w:rsid w:val="0046632E"/>
    <w:rsid w:val="004826B8"/>
    <w:rsid w:val="00482F57"/>
    <w:rsid w:val="0048747B"/>
    <w:rsid w:val="004939D6"/>
    <w:rsid w:val="004C29A9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3608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A641B"/>
    <w:rsid w:val="006E1F0C"/>
    <w:rsid w:val="006E210F"/>
    <w:rsid w:val="006E66B3"/>
    <w:rsid w:val="007218C3"/>
    <w:rsid w:val="00723D92"/>
    <w:rsid w:val="00727DFE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D5B3C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8F3F6D"/>
    <w:rsid w:val="00901EF5"/>
    <w:rsid w:val="00911AC2"/>
    <w:rsid w:val="0093698F"/>
    <w:rsid w:val="00937840"/>
    <w:rsid w:val="00954F64"/>
    <w:rsid w:val="00956241"/>
    <w:rsid w:val="0096282F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2474"/>
    <w:rsid w:val="00AA6B6E"/>
    <w:rsid w:val="00AD05E2"/>
    <w:rsid w:val="00AD0AD1"/>
    <w:rsid w:val="00AD6EE6"/>
    <w:rsid w:val="00AE7F6B"/>
    <w:rsid w:val="00AF1430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B6956"/>
    <w:rsid w:val="00CC7B56"/>
    <w:rsid w:val="00CE4CFB"/>
    <w:rsid w:val="00D022CE"/>
    <w:rsid w:val="00D231AE"/>
    <w:rsid w:val="00D24D2F"/>
    <w:rsid w:val="00D7472F"/>
    <w:rsid w:val="00D97782"/>
    <w:rsid w:val="00DA4636"/>
    <w:rsid w:val="00DA6482"/>
    <w:rsid w:val="00DD41C6"/>
    <w:rsid w:val="00DD49B7"/>
    <w:rsid w:val="00DD7213"/>
    <w:rsid w:val="00E07AC2"/>
    <w:rsid w:val="00E12BC0"/>
    <w:rsid w:val="00E23AF8"/>
    <w:rsid w:val="00E60C19"/>
    <w:rsid w:val="00E75FA5"/>
    <w:rsid w:val="00E87B6C"/>
    <w:rsid w:val="00E906E4"/>
    <w:rsid w:val="00E9379E"/>
    <w:rsid w:val="00E96356"/>
    <w:rsid w:val="00EA028A"/>
    <w:rsid w:val="00EA38F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3690"/>
    <w:rsid w:val="00F64150"/>
    <w:rsid w:val="00F65B43"/>
    <w:rsid w:val="00F73514"/>
    <w:rsid w:val="00F7512F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69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69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9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9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9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69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69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9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9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9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St-982/2018</izvorni_sadrzaj>
    <derivirana_varijabla naziv="DomainObject.Predmet.OznakaBroj_1">St-982/2018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BORIC jednostavno društvo s ograničenom odgovornošću za ugostiteljstvo, proizvodnju i usluge</izvorni_sadrzaj>
    <derivirana_varijabla naziv="DomainObject.Predmet.ProtustrankaFormated_1">  BORIC jednostavno društvo s ograničenom odgovornošću za ugostiteljstvo, proizvodnju i usluge</derivirana_varijabla>
  </DomainObject.Predmet.ProtustrankaFormated>
  <DomainObject.Predmet.ProtustrankaFormatedOIB>
    <izvorni_sadrzaj>  BORIC jednostavno društvo s ograničenom odgovornošću za ugostiteljstvo, proizvodnju i usluge, OIB 86084683410</izvorni_sadrzaj>
    <derivirana_varijabla naziv="DomainObject.Predmet.ProtustrankaFormatedOIB_1">  BORIC jednostavno društvo s ograničenom odgovornošću za ugostiteljstvo, proizvodnju i usluge, OIB 86084683410</derivirana_varijabla>
  </DomainObject.Predmet.ProtustrankaFormatedOIB>
  <DomainObject.Predmet.ProtustrankaFormatedWithAdress>
    <izvorni_sadrzaj> BORIC jednostavno društvo s ograničenom odgovornošću za ugostiteljstvo, proizvodnju i usluge, Slobode ul. 2, 32000 Vukovar</izvorni_sadrzaj>
    <derivirana_varijabla naziv="DomainObject.Predmet.ProtustrankaFormatedWithAdress_1"> BORIC jednostavno društvo s ograničenom odgovornošću za ugostiteljstvo, proizvodnju i usluge, Slobode ul. 2, 32000 Vukovar</derivirana_varijabla>
  </DomainObject.Predmet.ProtustrankaFormatedWithAdress>
  <DomainObject.Predmet.ProtustrankaFormatedWithAdressOIB>
    <izvorni_sadrzaj> BORIC jednostavno društvo s ograničenom odgovornošću za ugostiteljstvo, proizvodnju i usluge, OIB 86084683410, Slobode ul. 2, 32000 Vukovar</izvorni_sadrzaj>
    <derivirana_varijabla naziv="DomainObject.Predmet.ProtustrankaFormatedWithAdressOIB_1"> BORIC jednostavno društvo s ograničenom odgovornošću za ugostiteljstvo, proizvodnju i usluge, OIB 86084683410, Slobode ul. 2, 32000 Vukovar</derivirana_varijabla>
  </DomainObject.Predmet.ProtustrankaFormatedWithAdressOIB>
  <DomainObject.Predmet.ProtustrankaWithAdress>
    <izvorni_sadrzaj>BORIC jednostavno društvo s ograničenom odgovornošću za ugostiteljstvo, proizvodnju i usluge Slobode ul. 2, 32000 Vukovar</izvorni_sadrzaj>
    <derivirana_varijabla naziv="DomainObject.Predmet.ProtustrankaWithAdress_1">BORIC jednostavno društvo s ograničenom odgovornošću za ugostiteljstvo, proizvodnju i usluge Slobode ul. 2, 32000 Vukovar</derivirana_varijabla>
  </DomainObject.Predmet.ProtustrankaWithAdress>
  <DomainObject.Predmet.ProtustrankaWithAdressOIB>
    <izvorni_sadrzaj>BORIC jednostavno društvo s ograničenom odgovornošću za ugostiteljstvo, proizvodnju i usluge, OIB 86084683410, Slobode ul. 2, 32000 Vukovar</izvorni_sadrzaj>
    <derivirana_varijabla naziv="DomainObject.Predmet.ProtustrankaWithAdressOIB_1">BORIC jednostavno društvo s ograničenom odgovornošću za ugostiteljstvo, proizvodnju i usluge, OIB 86084683410, Slobode ul. 2, 32000 Vukovar</derivirana_varijabla>
  </DomainObject.Predmet.ProtustrankaWithAdressOIB>
  <DomainObject.Predmet.ProtustrankaNazivFormated>
    <izvorni_sadrzaj>BORIC jednostavno društvo s ograničenom odgovornošću za ugostiteljstvo, proizvodnju i usluge</izvorni_sadrzaj>
    <derivirana_varijabla naziv="DomainObject.Predmet.ProtustrankaNazivFormated_1">BORIC jednostavno društvo s ograničenom odgovornošću za ugostiteljstvo, proizvodnju i usluge</derivirana_varijabla>
  </DomainObject.Predmet.ProtustrankaNazivFormated>
  <DomainObject.Predmet.ProtustrankaNazivFormatedOIB>
    <izvorni_sadrzaj>BORIC jednostavno društvo s ograničenom odgovornošću za ugostiteljstvo, proizvodnju i usluge, OIB 86084683410</izvorni_sadrzaj>
    <derivirana_varijabla naziv="DomainObject.Predmet.ProtustrankaNazivFormatedOIB_1">BORIC jednostavno društvo s ograničenom odgovornošću za ugostiteljstvo, proizvodnju i usluge, OIB 86084683410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BORIC jednostavno društvo s ograničenom odgovornošću za ugostiteljstvo, proizvodnju i usluge</item>
    </izvorni_sadrzaj>
    <derivirana_varijabla naziv="DomainObject.Predmet.ProtuStrankaListFormated_1">
      <item>BORIC jednostavno društvo s ograničenom odgovornošću za ugostiteljstvo, proizvodnju i usluge</item>
    </derivirana_varijabla>
  </DomainObject.Predmet.ProtuStrankaListFormated>
  <DomainObject.Predmet.ProtuStrankaListFormatedOIB>
    <izvorni_sadrzaj>
      <item>BORIC jednostavno društvo s ograničenom odgovornošću za ugostiteljstvo, proizvodnju i usluge, OIB 86084683410</item>
    </izvorni_sadrzaj>
    <derivirana_varijabla naziv="DomainObject.Predmet.ProtuStrankaListFormatedOIB_1">
      <item>BORIC jednostavno društvo s ograničenom odgovornošću za ugostiteljstvo, proizvodnju i usluge, OIB 86084683410</item>
    </derivirana_varijabla>
  </DomainObject.Predmet.ProtuStrankaListFormatedOIB>
  <DomainObject.Predmet.ProtuStrankaListFormatedWithAdress>
    <izvorni_sadrzaj>
      <item>BORIC jednostavno društvo s ograničenom odgovornošću za ugostiteljstvo, proizvodnju i usluge, Slobode ul. 2, 32000 Vukovar</item>
    </izvorni_sadrzaj>
    <derivirana_varijabla naziv="DomainObject.Predmet.ProtuStrankaListFormatedWithAdress_1">
      <item>BORIC jednostavno društvo s ograničenom odgovornošću za ugostiteljstvo, proizvodnju i usluge, Slobode ul. 2, 32000 Vukovar</item>
    </derivirana_varijabla>
  </DomainObject.Predmet.ProtuStrankaListFormatedWithAdress>
  <DomainObject.Predmet.ProtuStrankaListFormatedWithAdressOIB>
    <izvorni_sadrzaj>
      <item>BORIC jednostavno društvo s ograničenom odgovornošću za ugostiteljstvo, proizvodnju i usluge, OIB 86084683410, Slobode ul. 2, 32000 Vukovar</item>
    </izvorni_sadrzaj>
    <derivirana_varijabla naziv="DomainObject.Predmet.ProtuStrankaListFormatedWithAdressOIB_1">
      <item>BORIC jednostavno društvo s ograničenom odgovornošću za ugostiteljstvo, proizvodnju i usluge, OIB 86084683410, Slobode ul. 2, 32000 Vukovar</item>
    </derivirana_varijabla>
  </DomainObject.Predmet.ProtuStrankaListFormatedWithAdressOIB>
  <DomainObject.Predmet.ProtuStrankaListNazivFormated>
    <izvorni_sadrzaj>
      <item>BORIC jednostavno društvo s ograničenom odgovornošću za ugostiteljstvo, proizvodnju i usluge</item>
    </izvorni_sadrzaj>
    <derivirana_varijabla naziv="DomainObject.Predmet.ProtuStrankaListNazivFormated_1">
      <item>BORIC jednostavno društvo s ograničenom odgovornošću za ugostiteljstvo, proizvodnju i usluge</item>
    </derivirana_varijabla>
  </DomainObject.Predmet.ProtuStrankaListNazivFormated>
  <DomainObject.Predmet.ProtuStrankaListNazivFormatedOIB>
    <izvorni_sadrzaj>
      <item>BORIC jednostavno društvo s ograničenom odgovornošću za ugostiteljstvo, proizvodnju i usluge, OIB 86084683410</item>
    </izvorni_sadrzaj>
    <derivirana_varijabla naziv="DomainObject.Predmet.ProtuStrankaListNazivFormatedOIB_1">
      <item>BORIC jednostavno društvo s ograničenom odgovornošću za ugostiteljstvo, proizvodnju i usluge, OIB 86084683410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BORIC jednostavno društvo s ograničenom odgovornošću za ugostiteljstvo, proizvodnju i usluge</izvorni_sadrzaj>
    <derivirana_varijabla naziv="DomainObject.Predmet.ProtustrankaIDrugi_1">BORIC jednostavno društvo s ograničenom odgovornošću za ugostiteljstvo,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BORIC jednostavno društvo s ograničenom odgovornošću za ugostiteljstvo, proizvodnju i usluge, OIB 86084683410, Slobode ul. 2, 32000 Vukovar</izvorni_sadrzaj>
    <derivirana_varijabla naziv="DomainObject.Predmet.ProtustrankaIDrugiAdressOIB_1">BORIC jednostavno društvo s ograničenom odgovornošću za ugostiteljstvo, proizvodnju i usluge, OIB 86084683410, Slobode ul. 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BORIC jednostavno društvo s ograničenom odgovornošću za ugostiteljstvo, proizvodnju i usluge</item>
    </izvorni_sadrzaj>
    <derivirana_varijabla naziv="DomainObject.Predmet.SudioniciListNaziv_1">
      <item>FINA RC OSIJEK</item>
      <item>BORIC jednostavno društvo s ograničenom odgovornošću za ugostiteljstvo, proizvodnju i usluge</item>
    </derivirana_varijabla>
  </DomainObject.Predmet.SudioniciListNaziv>
  <DomainObject.Predmet.SudioniciListAdressOIB>
    <izvorni_sadrzaj>
      <item>FINA RC OSIJEK, OIB 85821130368</item>
      <item>BORIC jednostavno društvo s ograničenom odgovornošću za ugostiteljstvo, proizvodnju i usluge, OIB 86084683410, Slobode ul. 2,32000 Vukovar</item>
    </izvorni_sadrzaj>
    <derivirana_varijabla naziv="DomainObject.Predmet.SudioniciListAdressOIB_1">
      <item>FINA RC OSIJEK, OIB 85821130368</item>
      <item>BORIC jednostavno društvo s ograničenom odgovornošću za ugostiteljstvo, proizvodnju i usluge, OIB 86084683410, Slobode ul.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86084683410</item>
    </izvorni_sadrzaj>
    <derivirana_varijabla naziv="DomainObject.Predmet.SudioniciListNazivOIB_1">
      <item>, OIB 85821130368</item>
      <item>, OIB 86084683410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St-982/2018-4</izvorni_sadrzaj>
    <derivirana_varijabla naziv="DomainObject.PredzadnjaOdlukaIzPredmeta.Oznaka_1">St-982/2018-4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12CD83-E498-443E-968E-D7A4E6ACA4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847</properties:Words>
  <properties:Characters>4433</properties:Characters>
  <properties:Lines>156</properties:Lines>
  <properties:Paragraphs>36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2018-04-10T08:02:00Z</dcterms:created>
  <dc:creator>Korisnik</dc:creator>
  <cp:lastModifiedBy>Danijela Sekulić</cp:lastModifiedBy>
  <cp:lastPrinted>2018-11-06T07:29:00Z</cp:lastPrinted>
  <dcterms:modified xmlns:xsi="http://www.w3.org/2001/XMLSchema-instance" xsi:type="dcterms:W3CDTF">2018-11-06T07:29:00Z</dcterms:modified>
  <cp:revision>15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