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90f3" w14:paraId="0eb90f3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4626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ED7648">
        <w:rPr>
          <w:rFonts w:hAnsi="Times New Roman" w:ascii="Times New Roman"/>
          <w:lang w:val="hr-HR"/>
        </w:rPr>
        <w:t>-7791</w:t>
      </w:r>
      <w:r w:rsidR="00146043">
        <w:rPr>
          <w:rFonts w:hAnsi="Times New Roman" w:ascii="Times New Roman"/>
          <w:lang w:val="hr-HR"/>
        </w:rPr>
        <w:t>/15-</w:t>
      </w:r>
      <w:r w:rsidR="00ED7648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F65E8">
        <w:rPr>
          <w:rFonts w:hAnsi="Times New Roman" w:ascii="Times New Roman"/>
          <w:szCs w:val="24"/>
          <w:lang w:val="hr-HR"/>
        </w:rPr>
        <w:t xml:space="preserve"> </w:t>
      </w:r>
      <w:r w:rsidR="00ED7648" w:rsidRPr="00ED7648">
        <w:rPr>
          <w:rFonts w:hAnsi="Times New Roman" w:ascii="Times New Roman"/>
          <w:szCs w:val="24"/>
        </w:rPr>
        <w:t>UDRUGA "PRSTEN HRVATSKIH BOJOVNICA I HRVATSKIH BOJOVNIKA", Zagreb, 2. Kanalski put 1. Odvojak 13, OIB: 58742045366</w:t>
      </w:r>
      <w:r w:rsidR="00ED7648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>1</w:t>
      </w:r>
      <w:r w:rsidR="00ED7648">
        <w:rPr>
          <w:rFonts w:hAnsi="Times New Roman" w:ascii="Times New Roman"/>
          <w:szCs w:val="24"/>
          <w:lang w:val="hr-HR"/>
        </w:rPr>
        <w:t>2</w:t>
      </w:r>
      <w:r w:rsidR="00D9560C">
        <w:rPr>
          <w:rFonts w:hAnsi="Times New Roman" w:ascii="Times New Roman"/>
          <w:szCs w:val="24"/>
          <w:lang w:val="hr-HR"/>
        </w:rPr>
        <w:t xml:space="preserve">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ED7648" w:rsidRPr="00ED7648">
        <w:rPr>
          <w:rFonts w:hAnsi="Times New Roman" w:ascii="Times New Roman"/>
          <w:szCs w:val="24"/>
        </w:rPr>
        <w:t>UDRUGA "PRSTEN HRVATSKIH BOJOVNICA I HRVATSKIH BOJOVNIKA", Zagreb, 2. Kanalski put 1. Odvojak 13, OIB: 58742045366</w:t>
      </w:r>
      <w:r w:rsidR="00D9560C">
        <w:rPr>
          <w:rFonts w:hAnsi="Times New Roman" w:ascii="Times New Roman"/>
          <w:szCs w:val="24"/>
        </w:rPr>
        <w:t xml:space="preserve">. </w:t>
      </w:r>
      <w:r w:rsidR="006F65E8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</w:t>
      </w:r>
      <w:r w:rsidR="00ED7648">
        <w:rPr>
          <w:rFonts w:hAnsi="Times New Roman" w:ascii="Times New Roman"/>
          <w:szCs w:val="24"/>
        </w:rPr>
        <w:t>2</w:t>
      </w:r>
      <w:r w:rsidR="00D9560C">
        <w:rPr>
          <w:rFonts w:hAnsi="Times New Roman" w:ascii="Times New Roman"/>
          <w:szCs w:val="24"/>
        </w:rPr>
        <w:t>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ED7648">
        <w:rPr>
          <w:rFonts w:hAnsi="Times New Roman" w:ascii="Times New Roman"/>
          <w:szCs w:val="24"/>
        </w:rPr>
        <w:t>11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ED7648">
        <w:rPr>
          <w:rFonts w:hAnsi="Times New Roman" w:ascii="Times New Roman"/>
          <w:szCs w:val="24"/>
        </w:rPr>
        <w:t xml:space="preserve"> </w:t>
      </w:r>
      <w:r w:rsidR="00ED7648" w:rsidRPr="00ED7648">
        <w:rPr>
          <w:rFonts w:hAnsi="Times New Roman" w:ascii="Times New Roman"/>
          <w:szCs w:val="24"/>
        </w:rPr>
        <w:t>Petra Gjurašić, Zagreb, Petrinjska 28, OIB 42344632101.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ED7648">
        <w:rPr>
          <w:rFonts w:hAnsi="Times New Roman" w:ascii="Times New Roman"/>
          <w:szCs w:val="24"/>
          <w:lang w:val="hr-HR"/>
        </w:rPr>
        <w:t xml:space="preserve"> </w:t>
      </w:r>
      <w:r w:rsidR="00ED7648" w:rsidRPr="00ED7648">
        <w:rPr>
          <w:rFonts w:hAnsi="Times New Roman" w:ascii="Times New Roman"/>
          <w:szCs w:val="24"/>
        </w:rPr>
        <w:t>UDRUGA "PRSTEN HRVATSKIH BOJOVNICA I HRVATSKIH BOJOVNIKA", Zagreb, 2. Kanalski put 1. Odvojak 13, OIB: 58742045366</w:t>
      </w:r>
      <w:r w:rsidR="00A24CB2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</w:t>
      </w:r>
      <w:r w:rsidR="00ED7648">
        <w:rPr>
          <w:rFonts w:hAnsi="Times New Roman" w:ascii="Times New Roman"/>
          <w:lang w:val="hr-HR"/>
        </w:rPr>
        <w:t>2</w:t>
      </w:r>
      <w:r w:rsidR="00D9560C">
        <w:rPr>
          <w:rFonts w:hAnsi="Times New Roman" w:ascii="Times New Roman"/>
          <w:lang w:val="hr-HR"/>
        </w:rPr>
        <w:t>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2D4598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D4598" w:rsidR="002D4598" w:rsidRPr="002D4598">
      <w:pPr>
        <w:jc w:val="right"/>
        <w:rPr>
          <w:rFonts w:hAnsi="Times New Roman" w:ascii="Times New Roman"/>
          <w:sz w:val="22"/>
          <w:szCs w:val="22"/>
        </w:rPr>
      </w:pPr>
    </w:p>
    <w:p w:rsidRDefault="002D4598" w:rsidR="002D4598" w:rsidRPr="002D4598">
      <w:pPr>
        <w:jc w:val="right"/>
        <w:rPr>
          <w:rFonts w:hAnsi="Times New Roman" w:ascii="Times New Roman"/>
          <w:color w:val="000000"/>
        </w:rPr>
      </w:pPr>
      <w:r w:rsidRPr="002D4598">
        <w:rPr>
          <w:rFonts w:hAnsi="Times New Roman" w:ascii="Times New Roman"/>
          <w:color w:val="000000"/>
        </w:rPr>
        <w:t>Za točnost otpravka</w:t>
      </w:r>
    </w:p>
    <w:p w:rsidRDefault="002D4598" w:rsidR="002D4598" w:rsidRPr="002D4598">
      <w:pPr>
        <w:jc w:val="right"/>
        <w:rPr>
          <w:rFonts w:hAnsi="Times New Roman" w:ascii="Times New Roman"/>
          <w:color w:val="000000"/>
        </w:rPr>
      </w:pPr>
      <w:r w:rsidRPr="002D4598">
        <w:rPr>
          <w:rFonts w:hAnsi="Times New Roman" w:ascii="Times New Roman"/>
          <w:color w:val="000000"/>
        </w:rPr>
        <w:t>Ovlašteni službenik</w:t>
      </w:r>
    </w:p>
    <w:p w:rsidRDefault="002D4598" w:rsidR="002D4598" w:rsidRPr="002D4598">
      <w:pPr>
        <w:jc w:val="right"/>
        <w:rPr>
          <w:rFonts w:hAnsi="Times New Roman" w:ascii="Times New Roman"/>
          <w:color w:val="000000"/>
        </w:rPr>
      </w:pPr>
      <w:r w:rsidRPr="002D4598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D4598" w:rsidRPr="002D459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ED7648">
          <w:rPr>
            <w:rFonts w:hAnsi="Times New Roman" w:ascii="Times New Roman"/>
          </w:rPr>
          <w:t>7791</w:t>
        </w:r>
        <w:r>
          <w:rPr>
            <w:rFonts w:hAnsi="Times New Roman" w:ascii="Times New Roman"/>
          </w:rPr>
          <w:t>/15-</w:t>
        </w:r>
        <w:r w:rsidR="00ED7648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F45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359FB"/>
    <w:rsid w:val="002D4598"/>
    <w:rsid w:val="00385410"/>
    <w:rsid w:val="003E3A62"/>
    <w:rsid w:val="0042162E"/>
    <w:rsid w:val="0044662D"/>
    <w:rsid w:val="004C69B9"/>
    <w:rsid w:val="00532B71"/>
    <w:rsid w:val="0055064E"/>
    <w:rsid w:val="005940E9"/>
    <w:rsid w:val="005D55AF"/>
    <w:rsid w:val="0062464F"/>
    <w:rsid w:val="006356C5"/>
    <w:rsid w:val="006866A9"/>
    <w:rsid w:val="00692101"/>
    <w:rsid w:val="006D13C5"/>
    <w:rsid w:val="006F3197"/>
    <w:rsid w:val="006F65E8"/>
    <w:rsid w:val="0071050D"/>
    <w:rsid w:val="00730EAB"/>
    <w:rsid w:val="007A29F9"/>
    <w:rsid w:val="00813326"/>
    <w:rsid w:val="0081718B"/>
    <w:rsid w:val="00840E3D"/>
    <w:rsid w:val="00867F16"/>
    <w:rsid w:val="0088293F"/>
    <w:rsid w:val="008832D8"/>
    <w:rsid w:val="00961D9E"/>
    <w:rsid w:val="00997BA9"/>
    <w:rsid w:val="009C6C32"/>
    <w:rsid w:val="009F5765"/>
    <w:rsid w:val="00A24CB2"/>
    <w:rsid w:val="00A40131"/>
    <w:rsid w:val="00A95334"/>
    <w:rsid w:val="00AA61B8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917DF"/>
    <w:rsid w:val="00CA2B28"/>
    <w:rsid w:val="00CF2939"/>
    <w:rsid w:val="00D36B5F"/>
    <w:rsid w:val="00D44D4F"/>
    <w:rsid w:val="00D46267"/>
    <w:rsid w:val="00D955F3"/>
    <w:rsid w:val="00D9560C"/>
    <w:rsid w:val="00DA2AB9"/>
    <w:rsid w:val="00DB29D2"/>
    <w:rsid w:val="00DB4528"/>
    <w:rsid w:val="00DC34DC"/>
    <w:rsid w:val="00DD5B8E"/>
    <w:rsid w:val="00E374BF"/>
    <w:rsid w:val="00EC3898"/>
    <w:rsid w:val="00ED764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4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4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7791</izvorni_sadrzaj>
    <derivirana_varijabla naziv="DomainObject.Predmet.Broj_1">7791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St-7791/2015</izvorni_sadrzaj>
    <derivirana_varijabla naziv="DomainObject.Predmet.OznakaBroj_1">St-7791/2015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PRSTEN HRVATSKIH BOJOVNICA I HRVATSKIH BOJOVNIKA zastupanog po punomoćniku MARTIN MEŠIN</izvorni_sadrzaj>
    <derivirana_varijabla naziv="DomainObject.Predmet.ProtustrankaFormated_1">  UDRUGA PRSTEN HRVATSKIH BOJOVNICA I HRVATSKIH BOJOVNIKA zastupanog po punomoćniku MARTIN MEŠIN</derivirana_varijabla>
  </DomainObject.Predmet.ProtustrankaFormated>
  <DomainObject.Predmet.ProtustrankaFormatedOIB>
    <izvorni_sadrzaj>  UDRUGA PRSTEN HRVATSKIH BOJOVNICA I HRVATSKIH BOJOVNIKA, OIB 58742045366 zastupanog po punomoćniku MARTIN MEŠIN</izvorni_sadrzaj>
    <derivirana_varijabla naziv="DomainObject.Predmet.ProtustrankaFormatedOIB_1">  UDRUGA PRSTEN HRVATSKIH BOJOVNICA I HRVATSKIH BOJOVNIKA, OIB 58742045366 zastupanog po punomoćniku MARTIN MEŠIN</derivirana_varijabla>
  </DomainObject.Predmet.ProtustrankaFormatedOIB>
  <DomainObject.Predmet.ProtustrankaFormatedWithAdress>
    <izvorni_sadrzaj> UDRUGA PRSTEN HRVATSKIH BOJOVNICA I HRVATSKIH BOJOVNIKA, 2. Kanalski put 1. Odvojak 13, 10000 Zagreb zastupanog po punomoćniku MARTIN MEŠIN</izvorni_sadrzaj>
    <derivirana_varijabla naziv="DomainObject.Predmet.ProtustrankaFormatedWithAdress_1"> UDRUGA PRSTEN HRVATSKIH BOJOVNICA I HRVATSKIH BOJOVNIKA, 2. Kanalski put 1. Odvojak 13, 10000 Zagreb zastupanog po punomoćniku MARTIN MEŠIN</derivirana_varijabla>
  </DomainObject.Predmet.ProtustrankaFormatedWithAdress>
  <DomainObject.Predmet.ProtustrankaFormatedWithAdressOIB>
    <izvorni_sadrzaj> UDRUGA PRSTEN HRVATSKIH BOJOVNICA I HRVATSKIH BOJOVNIKA, OIB 58742045366, 2. Kanalski put 1. Odvojak 13, 10000 Zagreb zastupanog po punomoćniku MARTIN MEŠIN</izvorni_sadrzaj>
    <derivirana_varijabla naziv="DomainObject.Predmet.ProtustrankaFormatedWithAdressOIB_1"> UDRUGA PRSTEN HRVATSKIH BOJOVNICA I HRVATSKIH BOJOVNIKA, OIB 58742045366, 2. Kanalski put 1. Odvojak 13, 10000 Zagreb zastupanog po punomoćniku MARTIN MEŠIN</derivirana_varijabla>
  </DomainObject.Predmet.ProtustrankaFormatedWithAdressOIB>
  <DomainObject.Predmet.ProtustrankaWithAdress>
    <izvorni_sadrzaj>UDRUGA PRSTEN HRVATSKIH BOJOVNICA I HRVATSKIH BOJOVNIKA 2. Kanalski put 1. Odvojak 13, 10000 Zagreb</izvorni_sadrzaj>
    <derivirana_varijabla naziv="DomainObject.Predmet.ProtustrankaWithAdress_1">UDRUGA PRSTEN HRVATSKIH BOJOVNICA I HRVATSKIH BOJOVNIKA 2. Kanalski put 1. Odvojak 13, 10000 Zagreb</derivirana_varijabla>
  </DomainObject.Predmet.ProtustrankaWithAdress>
  <DomainObject.Predmet.ProtustrankaWithAdressOIB>
    <izvorni_sadrzaj>UDRUGA PRSTEN HRVATSKIH BOJOVNICA I HRVATSKIH BOJOVNIKA, OIB 58742045366, 2. Kanalski put 1. Odvojak 13, 10000 Zagreb</izvorni_sadrzaj>
    <derivirana_varijabla naziv="DomainObject.Predmet.ProtustrankaWithAdressOIB_1">UDRUGA PRSTEN HRVATSKIH BOJOVNICA I HRVATSKIH BOJOVNIKA, OIB 58742045366, 2. Kanalski put 1. Odvojak 13, 10000 Zagreb</derivirana_varijabla>
  </DomainObject.Predmet.ProtustrankaWithAdressOIB>
  <DomainObject.Predmet.ProtustrankaNazivFormated>
    <izvorni_sadrzaj>UDRUGA PRSTEN HRVATSKIH BOJOVNICA I HRVATSKIH BOJOVNIKA</izvorni_sadrzaj>
    <derivirana_varijabla naziv="DomainObject.Predmet.ProtustrankaNazivFormated_1">UDRUGA PRSTEN HRVATSKIH BOJOVNICA I HRVATSKIH BOJOVNIKA</derivirana_varijabla>
  </DomainObject.Predmet.ProtustrankaNazivFormated>
  <DomainObject.Predmet.ProtustrankaNazivFormatedOIB>
    <izvorni_sadrzaj>UDRUGA PRSTEN HRVATSKIH BOJOVNICA I HRVATSKIH BOJOVNIKA, OIB 58742045366</izvorni_sadrzaj>
    <derivirana_varijabla naziv="DomainObject.Predmet.ProtustrankaNazivFormatedOIB_1">UDRUGA PRSTEN HRVATSKIH BOJOVNICA I HRVATSKIH BOJOVNIKA, OIB 58742045366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PRSTEN HRVATSKIH BOJOVNICA I HRVATSKIH BOJOVNIKA zastupanog po punomoćniku MARTIN MEŠIN</item>
    </izvorni_sadrzaj>
    <derivirana_varijabla naziv="DomainObject.Predmet.ProtuStrankaListFormated_1">
      <item>UDRUGA PRSTEN HRVATSKIH BOJOVNICA I HRVATSKIH BOJOVNIKA zastupanog po punomoćniku MARTIN MEŠIN</item>
    </derivirana_varijabla>
  </DomainObject.Predmet.ProtuStrankaListFormated>
  <DomainObject.Predmet.ProtuStrankaListFormatedOIB>
    <izvorni_sadrzaj>
      <item>UDRUGA PRSTEN HRVATSKIH BOJOVNICA I HRVATSKIH BOJOVNIKA, OIB 58742045366 zastupanog po punomoćniku MARTIN MEŠIN</item>
    </izvorni_sadrzaj>
    <derivirana_varijabla naziv="DomainObject.Predmet.ProtuStrankaListFormatedOIB_1">
      <item>UDRUGA PRSTEN HRVATSKIH BOJOVNICA I HRVATSKIH BOJOVNIKA, OIB 58742045366 zastupanog po punomoćniku MARTIN MEŠIN</item>
    </derivirana_varijabla>
  </DomainObject.Predmet.ProtuStrankaListFormatedOIB>
  <DomainObject.Predmet.ProtuStrankaListFormatedWithAdress>
    <izvorni_sadrzaj>
      <item>UDRUGA PRSTEN HRVATSKIH BOJOVNICA I HRVATSKIH BOJOVNIKA, 2. Kanalski put 1. Odvojak 13, 10000 Zagreb zastupanog po punomoćniku MARTIN MEŠIN</item>
    </izvorni_sadrzaj>
    <derivirana_varijabla naziv="DomainObject.Predmet.ProtuStrankaListFormatedWithAdress_1">
      <item>UDRUGA PRSTEN HRVATSKIH BOJOVNICA I HRVATSKIH BOJOVNIKA, 2. Kanalski put 1. Odvojak 13, 10000 Zagreb zastupanog po punomoćniku MARTIN MEŠIN</item>
    </derivirana_varijabla>
  </DomainObject.Predmet.ProtuStrankaListFormatedWithAdress>
  <DomainObject.Predmet.ProtuStrankaListFormatedWithAdressOIB>
    <izvorni_sadrzaj>
      <item>UDRUGA PRSTEN HRVATSKIH BOJOVNICA I HRVATSKIH BOJOVNIKA, OIB 58742045366, 2. Kanalski put 1. Odvojak 13, 10000 Zagreb zastupanog po punomoćniku MARTIN MEŠIN</item>
    </izvorni_sadrzaj>
    <derivirana_varijabla naziv="DomainObject.Predmet.ProtuStrankaListFormatedWithAdressOIB_1">
      <item>UDRUGA PRSTEN HRVATSKIH BOJOVNICA I HRVATSKIH BOJOVNIKA, OIB 58742045366, 2. Kanalski put 1. Odvojak 13, 10000 Zagreb zastupanog po punomoćniku MARTIN MEŠIN</item>
    </derivirana_varijabla>
  </DomainObject.Predmet.ProtuStrankaListFormatedWithAdressOIB>
  <DomainObject.Predmet.ProtuStrankaListNazivFormated>
    <izvorni_sadrzaj>
      <item>UDRUGA PRSTEN HRVATSKIH BOJOVNICA I HRVATSKIH BOJOVNIKA</item>
    </izvorni_sadrzaj>
    <derivirana_varijabla naziv="DomainObject.Predmet.ProtuStrankaListNazivFormated_1">
      <item>UDRUGA PRSTEN HRVATSKIH BOJOVNICA I HRVATSKIH BOJOVNIKA</item>
    </derivirana_varijabla>
  </DomainObject.Predmet.ProtuStrankaListNazivFormated>
  <DomainObject.Predmet.ProtuStrankaListNazivFormatedOIB>
    <izvorni_sadrzaj>
      <item>UDRUGA PRSTEN HRVATSKIH BOJOVNICA I HRVATSKIH BOJOVNIKA, OIB 58742045366</item>
    </izvorni_sadrzaj>
    <derivirana_varijabla naziv="DomainObject.Predmet.ProtuStrankaListNazivFormatedOIB_1">
      <item>UDRUGA PRSTEN HRVATSKIH BOJOVNICA I HRVATSKIH BOJOVNIKA, OIB 58742045366</item>
    </derivirana_varijabla>
  </DomainObject.Predmet.ProtuStrankaListNazivFormatedOIB>
  <DomainObject.Predmet.OstaliListFormated>
    <izvorni_sadrzaj>
      <item>MARTIN MEŠIN punomoćnik sudionika u postupku UDRUGA PRSTEN HRVATSKIH BOJOVNICA I HRVATSKIH BOJOVNIKA</item>
    </izvorni_sadrzaj>
    <derivirana_varijabla naziv="DomainObject.Predmet.OstaliListFormated_1">
      <item>MARTIN MEŠIN punomoćnik sudionika u postupku UDRUGA PRSTEN HRVATSKIH BOJOVNICA I HRVATSKIH BOJOVNIKA</item>
    </derivirana_varijabla>
  </DomainObject.Predmet.OstaliListFormated>
  <DomainObject.Predmet.OstaliListFormatedOIB>
    <izvorni_sadrzaj>
      <item>MARTIN MEŠIN punomoćnik sudionika u postupku UDRUGA PRSTEN HRVATSKIH BOJOVNICA I HRVATSKIH BOJOVNIKA</item>
    </izvorni_sadrzaj>
    <derivirana_varijabla naziv="DomainObject.Predmet.OstaliListFormatedOIB_1">
      <item>MARTIN MEŠIN punomoćnik sudionika u postupku UDRUGA PRSTEN HRVATSKIH BOJOVNICA I HRVATSKIH BOJOVNIKA</item>
    </derivirana_varijabla>
  </DomainObject.Predmet.OstaliListFormatedOIB>
  <DomainObject.Predmet.OstaliListFormatedWithAdress>
    <izvorni_sadrzaj>
      <item>MARTIN MEŠIN, 2. Kanalski put 1. Odvojak 13, 10000 Zagreb punomoćnik sudionika u postupku UDRUGA PRSTEN HRVATSKIH BOJOVNICA I HRVATSKIH BOJOVNIKA</item>
    </izvorni_sadrzaj>
    <derivirana_varijabla naziv="DomainObject.Predmet.OstaliListFormatedWithAdress_1">
      <item>MARTIN MEŠIN, 2. Kanalski put 1. Odvojak 13, 10000 Zagreb punomoćnik sudionika u postupku UDRUGA PRSTEN HRVATSKIH BOJOVNICA I HRVATSKIH BOJOVNIKA</item>
    </derivirana_varijabla>
  </DomainObject.Predmet.OstaliListFormatedWithAdress>
  <DomainObject.Predmet.OstaliListFormatedWithAdressOIB>
    <izvorni_sadrzaj>
      <item>MARTIN MEŠIN, 2. Kanalski put 1. Odvojak 13, 10000 Zagreb punomoćnik sudionika u postupku UDRUGA PRSTEN HRVATSKIH BOJOVNICA I HRVATSKIH BOJOVNIKA</item>
    </izvorni_sadrzaj>
    <derivirana_varijabla naziv="DomainObject.Predmet.OstaliListFormatedWithAdressOIB_1">
      <item>MARTIN MEŠIN, 2. Kanalski put 1. Odvojak 13, 10000 Zagreb punomoćnik sudionika u postupku UDRUGA PRSTEN HRVATSKIH BOJOVNICA I HRVATSKIH BOJOVNIKA</item>
    </derivirana_varijabla>
  </DomainObject.Predmet.OstaliListFormatedWithAdressOIB>
  <DomainObject.Predmet.OstaliListNazivFormated>
    <izvorni_sadrzaj>
      <item>MARTIN MEŠIN</item>
    </izvorni_sadrzaj>
    <derivirana_varijabla naziv="DomainObject.Predmet.OstaliListNazivFormated_1">
      <item>MARTIN MEŠIN</item>
    </derivirana_varijabla>
  </DomainObject.Predmet.OstaliListNazivFormated>
  <DomainObject.Predmet.OstaliListNazivFormatedOIB>
    <izvorni_sadrzaj>
      <item>MARTIN MEŠIN</item>
    </izvorni_sadrzaj>
    <derivirana_varijabla naziv="DomainObject.Predmet.OstaliListNazivFormatedOIB_1">
      <item>MARTIN MEŠIN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PRSTEN HRVATSKIH BOJOVNICA I HRVATSKIH BOJOVNIKA</izvorni_sadrzaj>
    <derivirana_varijabla naziv="DomainObject.Predmet.ProtustrankaIDrugi_1">UDRUGA PRSTEN HRVATSKIH BOJOVNICA I HRVATSKIH BOJOVNIKA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PRSTEN HRVATSKIH BOJOVNICA I HRVATSKIH BOJOVNIKA, OIB 58742045366, 2. Kanalski put 1. Odvojak 13, 10000 Zagreb</izvorni_sadrzaj>
    <derivirana_varijabla naziv="DomainObject.Predmet.ProtustrankaIDrugiAdressOIB_1">UDRUGA PRSTEN HRVATSKIH BOJOVNICA I HRVATSKIH BOJOVNIKA, OIB 58742045366, 2. Kanalski put 1.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PRSTEN HRVATSKIH BOJOVNICA I HRVATSKIH BOJOVNIKA</item>
      <item>FINA Regionalni centar Zagreb</item>
      <item>MARTIN MEŠIN</item>
    </izvorni_sadrzaj>
    <derivirana_varijabla naziv="DomainObject.Predmet.SudioniciListNaziv_1">
      <item>UDRUGA PRSTEN HRVATSKIH BOJOVNICA I HRVATSKIH BOJOVNIKA</item>
      <item>FINA Regionalni centar Zagreb</item>
      <item>MARTIN MEŠIN</item>
    </derivirana_varijabla>
  </DomainObject.Predmet.SudioniciListNaziv>
  <DomainObject.Predmet.SudioniciListAdressOIB>
    <izvorni_sadrzaj>
      <item>UDRUGA PRSTEN HRVATSKIH BOJOVNICA I HRVATSKIH BOJOVNIKA, OIB 58742045366, 2. Kanalski put 1. Odvojak 13,10000 Zagreb</item>
      <item>FINA Regionalni centar Zagreb, OIB 85821130368, Trg svibanjskih žrtava 1995. br. 1,10000 Zagreb</item>
      <item>MARTIN MEŠIN, 2. Kanalski put 1. Odvojak 13,10000 Zagreb</item>
    </izvorni_sadrzaj>
    <derivirana_varijabla naziv="DomainObject.Predmet.SudioniciListAdressOIB_1">
      <item>UDRUGA PRSTEN HRVATSKIH BOJOVNICA I HRVATSKIH BOJOVNIKA, OIB 58742045366, 2. Kanalski put 1. Odvojak 13,10000 Zagreb</item>
      <item>FINA Regionalni centar Zagreb, OIB 85821130368, Trg svibanjskih žrtava 1995. br. 1,10000 Zagreb</item>
      <item>MARTIN MEŠIN, 2. Kanalski put 1. 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58742045366</item>
      <item>, OIB 85821130368</item>
      <item>, OIB null</item>
    </izvorni_sadrzaj>
    <derivirana_varijabla naziv="DomainObject.Predmet.SudioniciListNazivOIB_1">
      <item>, OIB 58742045366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3B410-4554-4D39-A729-4A4FDC42F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401</properties:Words>
  <properties:Characters>2145</properties:Characters>
  <properties:Lines>69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2016-04-12T08:19:00Z</dcterms:created>
  <dc:creator>Sudsko vijeæe</dc:creator>
  <cp:lastModifiedBy>Višnja Svečak</cp:lastModifiedBy>
  <cp:lastPrinted>2016-04-12T08:21:00Z</cp:lastPrinted>
  <dcterms:modified xmlns:xsi="http://www.w3.org/2001/XMLSchema-instance" xsi:type="dcterms:W3CDTF">2016-04-12T08:21:00Z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