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ff27" w14:paraId="f4bff27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4266" w:rsidP="009E4C9E" w:rsidR="00691F94" w:rsidRPr="002A5A66">
      <w:pPr>
        <w:ind w:firstLine="708"/>
        <w:jc w:val="both"/>
      </w:pPr>
      <w:r w:rsidRPr="008F4266">
        <w:t xml:space="preserve">Trgovački sud u Zagrebu, po sucu Gordanu Zubaku, u stečajnom postupku nad dužnikom </w:t>
      </w:r>
      <w:r w:rsidR="007976C1" w:rsidRPr="007976C1">
        <w:rPr>
          <w:bCs/>
          <w:lang w:val="pt-BR"/>
        </w:rPr>
        <w:t xml:space="preserve">FORTUNA ML ŠPORT d.o.o. u stečaju, Zagreb, Josipa Slavenskog 1, </w:t>
      </w:r>
      <w:r w:rsidR="007976C1" w:rsidRPr="007976C1">
        <w:rPr>
          <w:bCs/>
        </w:rPr>
        <w:t>OIB: 32305629543</w:t>
      </w:r>
      <w:r w:rsidR="00A629FA" w:rsidRPr="008F4266">
        <w:rPr>
          <w:bCs/>
        </w:rPr>
        <w:t xml:space="preserve">, </w:t>
      </w:r>
      <w:r w:rsidR="002A5A66" w:rsidRPr="002A5A66">
        <w:rPr>
          <w:bCs/>
          <w:lang w:val="pt-BR"/>
        </w:rPr>
        <w:t>05. srpanja</w:t>
      </w:r>
      <w:r w:rsidR="00B801B6" w:rsidRPr="002A5A66">
        <w:rPr>
          <w:bCs/>
          <w:lang w:val="pt-BR"/>
        </w:rPr>
        <w:t xml:space="preserve"> </w:t>
      </w:r>
      <w:r w:rsidRPr="002A5A66">
        <w:rPr>
          <w:bCs/>
          <w:lang w:val="pt-BR"/>
        </w:rPr>
        <w:t>2018</w:t>
      </w:r>
      <w:r w:rsidR="00FC036D" w:rsidRPr="002A5A66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7976C1" w:rsidRPr="007976C1">
        <w:rPr>
          <w:bCs/>
          <w:lang w:val="pt-BR"/>
        </w:rPr>
        <w:t xml:space="preserve">FORTUNA ML ŠPORT d.o.o. u stečaju, Zagreb, Josipa Slavenskog 1, </w:t>
      </w:r>
      <w:r w:rsidR="007976C1" w:rsidRPr="007976C1">
        <w:rPr>
          <w:bCs/>
        </w:rPr>
        <w:t>OIB: 32305629543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7976C1">
        <w:t>18. lipnja 2013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0800CC" w:rsidRPr="007976C1">
        <w:rPr>
          <w:bCs/>
          <w:lang w:val="pt-BR"/>
        </w:rPr>
        <w:t xml:space="preserve">FORTUNA ML ŠPORT </w:t>
      </w:r>
      <w:r w:rsidR="008F4266" w:rsidRPr="008F4266">
        <w:rPr>
          <w:bCs/>
        </w:rPr>
        <w:t>d.o.o. u stečaju, Zagreb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DB72B7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</w:t>
      </w:r>
      <w:r w:rsidR="00DB72B7">
        <w:t xml:space="preserve"> i 104/17</w:t>
      </w:r>
      <w:r w:rsidR="00895B7F">
        <w:t>, dalje SZ2015)</w:t>
      </w:r>
      <w:r w:rsidR="009532A1" w:rsidRPr="00D15FDF">
        <w:t>.</w:t>
      </w:r>
      <w:r w:rsidR="00DB72B7">
        <w:t xml:space="preserve"> Nakon unovčenja cjelokupne imovine</w:t>
      </w:r>
      <w:r w:rsidR="00A165FE" w:rsidRPr="00D15FDF">
        <w:t xml:space="preserve"> stečajnog dužnika</w:t>
      </w:r>
      <w:r w:rsidR="00DB72B7">
        <w:t>,</w:t>
      </w:r>
      <w:r>
        <w:t xml:space="preserve"> dostavio</w:t>
      </w:r>
      <w:r w:rsidR="00DB72B7">
        <w:t xml:space="preserve"> je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od </w:t>
      </w:r>
      <w:r w:rsidR="002F2CBD">
        <w:t>27. prosinca</w:t>
      </w:r>
      <w:r w:rsidR="009532A1" w:rsidRPr="00D15FDF">
        <w:t xml:space="preserve"> </w:t>
      </w:r>
      <w:r w:rsidR="00A56CE5" w:rsidRPr="00D15FDF">
        <w:t>201</w:t>
      </w:r>
      <w:r w:rsidR="002F2CBD">
        <w:t>7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 w:rsidR="002F2CBD">
        <w:t>6. veljače</w:t>
      </w:r>
      <w:r w:rsidR="00FC5BEE" w:rsidRPr="00FC5BEE">
        <w:t xml:space="preserve"> 2018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C6115E" w:rsidP="004C51CF" w:rsidR="004C51CF" w:rsidRPr="00D15FDF">
      <w:pPr>
        <w:ind w:firstLine="708"/>
        <w:jc w:val="both"/>
      </w:pPr>
      <w:r>
        <w:lastRenderedPageBreak/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2A5A66">
        <w:t xml:space="preserve"> </w:t>
      </w:r>
      <w:r w:rsidR="002A5A66" w:rsidRPr="002A5A66">
        <w:rPr>
          <w:bCs/>
          <w:lang w:val="pt-BR"/>
        </w:rPr>
        <w:t>05. srpanja</w:t>
      </w:r>
      <w:r w:rsidR="002A5A66">
        <w:rPr>
          <w:bCs/>
          <w:lang w:val="pt-BR"/>
        </w:rPr>
        <w:t xml:space="preserve"> </w:t>
      </w:r>
      <w:r w:rsidR="0071790D" w:rsidRPr="00D15FDF">
        <w:t>20</w:t>
      </w:r>
      <w:r w:rsidR="00112800" w:rsidRPr="00D15FDF">
        <w:t>1</w:t>
      </w:r>
      <w:r w:rsidR="003163A3">
        <w:t>8</w:t>
      </w:r>
      <w:r w:rsidR="0071790D" w:rsidRPr="00D15FDF">
        <w:t>.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B4754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2A5A66" w:rsidP="0051104F" w:rsidR="002A5A66" w:rsidRPr="00D15FDF">
      <w:pPr>
        <w:jc w:val="both"/>
      </w:pP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B4754" w:rsidP="00400817" w:rsidR="00AB4754" w:rsidRPr="00400817">
      <w:pPr>
        <w:jc w:val="right"/>
      </w:pPr>
      <w:r w:rsidRPr="00400817">
        <w:t>Za točnost otpravka – ovlašteni službenik</w:t>
      </w:r>
      <w:r>
        <w:t>:</w:t>
      </w:r>
    </w:p>
    <w:p w:rsidRDefault="00AB4754" w:rsidP="00400817" w:rsidR="00AB4754" w:rsidRPr="00400817">
      <w:pPr>
        <w:ind w:left="5664"/>
      </w:pPr>
      <w:r w:rsidRPr="00400817">
        <w:t xml:space="preserve">        Dijana Hadžić</w:t>
      </w:r>
    </w:p>
    <w:p w:rsidRDefault="0071790D" w:rsidP="0071790D" w:rsidR="0071790D">
      <w:pPr>
        <w:jc w:val="both"/>
      </w:pPr>
    </w:p>
    <w:p w:rsidRDefault="00AB4754" w:rsidP="0071790D" w:rsidR="00AB4754" w:rsidRPr="00D15FDF">
      <w:pPr>
        <w:jc w:val="both"/>
      </w:pPr>
    </w:p>
    <w:sectPr w:rsidSect="009E4C9E" w:rsidR="00AB4754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>Poslovni broj: 67. St-</w:t>
    </w:r>
    <w:r w:rsidR="007976C1">
      <w:t>904</w:t>
    </w:r>
    <w:r w:rsidR="00FC036D">
      <w:t>/</w:t>
    </w:r>
    <w:r w:rsidR="007976C1">
      <w:t>13</w:t>
    </w:r>
    <w:r w:rsidR="00AB4754">
      <w:t>-100</w:t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800CC"/>
    <w:rsid w:val="000A7F5A"/>
    <w:rsid w:val="0010363D"/>
    <w:rsid w:val="00112800"/>
    <w:rsid w:val="001A07A6"/>
    <w:rsid w:val="001B78BA"/>
    <w:rsid w:val="002144C9"/>
    <w:rsid w:val="00231DF8"/>
    <w:rsid w:val="00255BB6"/>
    <w:rsid w:val="00255D25"/>
    <w:rsid w:val="0025741B"/>
    <w:rsid w:val="002A5A66"/>
    <w:rsid w:val="002F2CBD"/>
    <w:rsid w:val="003163A3"/>
    <w:rsid w:val="003323D1"/>
    <w:rsid w:val="003B2BDE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94163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436B2"/>
    <w:rsid w:val="00793C75"/>
    <w:rsid w:val="007976C1"/>
    <w:rsid w:val="007B1ED2"/>
    <w:rsid w:val="007C5E0B"/>
    <w:rsid w:val="007F66B5"/>
    <w:rsid w:val="00826C47"/>
    <w:rsid w:val="00834DFB"/>
    <w:rsid w:val="00895B7F"/>
    <w:rsid w:val="008C00DC"/>
    <w:rsid w:val="008C17E2"/>
    <w:rsid w:val="008F069B"/>
    <w:rsid w:val="008F4266"/>
    <w:rsid w:val="00902F1F"/>
    <w:rsid w:val="00907570"/>
    <w:rsid w:val="009532A1"/>
    <w:rsid w:val="00993FC5"/>
    <w:rsid w:val="00997B1A"/>
    <w:rsid w:val="009E4C9E"/>
    <w:rsid w:val="009F440B"/>
    <w:rsid w:val="00A165FE"/>
    <w:rsid w:val="00A56CE5"/>
    <w:rsid w:val="00A629FA"/>
    <w:rsid w:val="00A71EEB"/>
    <w:rsid w:val="00AB4754"/>
    <w:rsid w:val="00AB49A3"/>
    <w:rsid w:val="00B46C68"/>
    <w:rsid w:val="00B76B6D"/>
    <w:rsid w:val="00B801B6"/>
    <w:rsid w:val="00B823F9"/>
    <w:rsid w:val="00B8569C"/>
    <w:rsid w:val="00BF0090"/>
    <w:rsid w:val="00C6115E"/>
    <w:rsid w:val="00C80606"/>
    <w:rsid w:val="00C83086"/>
    <w:rsid w:val="00CB0ACD"/>
    <w:rsid w:val="00CD27C6"/>
    <w:rsid w:val="00D15FDF"/>
    <w:rsid w:val="00D87F76"/>
    <w:rsid w:val="00DA6B9B"/>
    <w:rsid w:val="00DB72B7"/>
    <w:rsid w:val="00E652F0"/>
    <w:rsid w:val="00E90FC0"/>
    <w:rsid w:val="00E970E4"/>
    <w:rsid w:val="00EA0B48"/>
    <w:rsid w:val="00ED5031"/>
    <w:rsid w:val="00FB10C1"/>
    <w:rsid w:val="00FC036D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St-904/2013-100</izvorni_sadrzaj>
    <derivirana_varijabla naziv="DomainObject.Oznaka_1">St-904/2013-100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St-904/2013</izvorni_sadrzaj>
    <derivirana_varijabla naziv="DomainObject.Predmet.OznakaBroj_1">St-904/2013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ML ŠPORT d.o.o. za trgovinu i usluge zastupanog po punomoćniku ZZ Mile Lasić; ZZ Jadranka Lasić</izvorni_sadrzaj>
    <derivirana_varijabla naziv="DomainObject.Predmet.ProtustrankaFormated_1">  FORTUNA ML ŠPORT d.o.o. za trgovinu i usluge zastupanog po punomoćniku ZZ Mile Lasić; ZZ Jadranka Lasić</derivirana_varijabla>
  </DomainObject.Predmet.ProtustrankaFormated>
  <DomainObject.Predmet.ProtustrankaFormatedOIB>
    <izvorni_sadrzaj>  FORTUNA ML ŠPORT d.o.o. za trgovinu i usluge, OIB 32305629543 zastupanog po punomoćniku ZZ Mile Lasić; ZZ Jadranka Lasić</izvorni_sadrzaj>
    <derivirana_varijabla naziv="DomainObject.Predmet.ProtustrankaFormatedOIB_1">  FORTUNA ML ŠPORT d.o.o. za trgovinu i usluge, OIB 32305629543 zastupanog po punomoćniku ZZ Mile Lasić; ZZ Jadranka Lasić</derivirana_varijabla>
  </DomainObject.Predmet.ProtustrankaFormatedOIB>
  <DomainObject.Predmet.ProtustrankaFormatedWithAdress>
    <izvorni_sadrzaj> FORTUNA ML ŠPORT d.o.o. za trgovinu i usluge, J. Slavenskog 1, 10000 Zagreb zastupanog po punomoćniku ZZ Mile Lasić; ZZ Jadranka Lasić</izvorni_sadrzaj>
    <derivirana_varijabla naziv="DomainObject.Predmet.ProtustrankaFormatedWithAdress_1"> FORTUNA ML ŠPORT d.o.o. za trgovinu i usluge, J. Slavenskog 1, 10000 Zagreb zastupanog po punomoćniku ZZ Mile Lasić; ZZ Jadranka Lasić</derivirana_varijabla>
  </DomainObject.Predmet.ProtustrankaFormatedWithAdress>
  <DomainObject.Predmet.ProtustrankaFormatedWithAdressOIB>
    <izvorni_sadrzaj> FORTUNA ML ŠPORT d.o.o. za trgovinu i usluge, OIB 32305629543, J. Slavenskog 1, 10000 Zagreb zastupanog po punomoćniku ZZ Mile Lasić; ZZ Jadranka Lasić</izvorni_sadrzaj>
    <derivirana_varijabla naziv="DomainObject.Predmet.ProtustrankaFormatedWithAdressOIB_1"> FORTUNA ML ŠPORT d.o.o. za trgovinu i usluge, OIB 32305629543, J. Slavenskog 1, 10000 Zagreb zastupanog po punomoćniku ZZ Mile Lasić; ZZ Jadranka Lasić</derivirana_varijabla>
  </DomainObject.Predmet.ProtustrankaFormatedWithAdressOIB>
  <DomainObject.Predmet.ProtustrankaWithAdress>
    <izvorni_sadrzaj>FORTUNA ML ŠPORT d.o.o. za trgovinu i usluge J. Slavenskog 1, 10000 Zagreb</izvorni_sadrzaj>
    <derivirana_varijabla naziv="DomainObject.Predmet.ProtustrankaWithAdress_1">FORTUNA ML ŠPORT d.o.o. za trgovinu i usluge J. Slavenskog 1, 10000 Zagreb</derivirana_varijabla>
  </DomainObject.Predmet.ProtustrankaWithAdress>
  <DomainObject.Predmet.ProtustrankaWithAdressOIB>
    <izvorni_sadrzaj>FORTUNA ML ŠPORT d.o.o. za trgovinu i usluge, OIB 32305629543, J. Slavenskog 1, 10000 Zagreb</izvorni_sadrzaj>
    <derivirana_varijabla naziv="DomainObject.Predmet.ProtustrankaWithAdressOIB_1">FORTUNA ML ŠPORT d.o.o. za trgovinu i usluge, OIB 32305629543, J. Slavenskog 1, 10000 Zagreb</derivirana_varijabla>
  </DomainObject.Predmet.ProtustrankaWithAdressOIB>
  <DomainObject.Predmet.ProtustrankaNazivFormated>
    <izvorni_sadrzaj>FORTUNA ML ŠPORT d.o.o. za trgovinu i usluge</izvorni_sadrzaj>
    <derivirana_varijabla naziv="DomainObject.Predmet.ProtustrankaNazivFormated_1">FORTUNA ML ŠPORT d.o.o. za trgovinu i usluge</derivirana_varijabla>
  </DomainObject.Predmet.ProtustrankaNazivFormated>
  <DomainObject.Predmet.ProtustrankaNazivFormatedOIB>
    <izvorni_sadrzaj>FORTUNA ML ŠPORT d.o.o. za trgovinu i usluge, OIB 32305629543</izvorni_sadrzaj>
    <derivirana_varijabla naziv="DomainObject.Predmet.ProtustrankaNazivFormatedOIB_1">FORTUNA ML ŠPORT d.o.o. za trgovinu i usluge, OIB 32305629543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PUMA SPORT HTVATSKA d.o.o.</izvorni_sadrzaj>
    <derivirana_varijabla naziv="DomainObject.Predmet.StrankaFormated_1">  FINA ZAGREB; PUMA SPORT HTVATSKA d.o.o.</derivirana_varijabla>
  </DomainObject.Predmet.StrankaFormated>
  <DomainObject.Predmet.StrankaFormatedOIB>
    <izvorni_sadrzaj>  FINA ZAGREB, OIB 85821130368; PUMA SPORT HTVATSKA d.o.o., OIB 32305629543</izvorni_sadrzaj>
    <derivirana_varijabla naziv="DomainObject.Predmet.StrankaFormatedOIB_1">  FINA ZAGREB, OIB 85821130368; PUMA SPORT HTVATSKA d.o.o., OIB 32305629543</derivirana_varijabla>
  </DomainObject.Predmet.StrankaFormatedOIB>
  <DomainObject.Predmet.StrankaFormatedWithAdress>
    <izvorni_sadrzaj> FINA ZAGREB, ILICA 307, 10000 Zagreb; PUMA SPORT HTVATSKA d.o.o., Koledovčina 2, 10000 Zagreb</izvorni_sadrzaj>
    <derivirana_varijabla naziv="DomainObject.Predmet.StrankaFormatedWithAdress_1"> FINA ZAGREB, ILICA 307, 10000 Zagreb; PUMA SPORT HTVATSKA d.o.o., Koledovčina 2, 10000 Zagreb</derivirana_varijabla>
  </DomainObject.Predmet.StrankaFormatedWithAdress>
  <DomainObject.Predmet.StrankaFormatedWithAdressOIB>
    <izvorni_sadrzaj> FINA ZAGREB, OIB 85821130368, ILICA 307, 10000 Zagreb; PUMA SPORT HTVATSKA d.o.o., OIB 32305629543, Koledovčina 2, 10000 Zagreb</izvorni_sadrzaj>
    <derivirana_varijabla naziv="DomainObject.Predmet.StrankaFormatedWithAdressOIB_1"> FINA ZAGREB, OIB 85821130368, ILICA 307, 10000 Zagreb; PUMA SPORT HTVATSKA d.o.o., OIB 32305629543, Koledovčina 2, 10000 Zagreb</derivirana_varijabla>
  </DomainObject.Predmet.StrankaFormatedWithAdressOIB>
  <DomainObject.Predmet.StrankaWithAdress>
    <izvorni_sadrzaj>FINA ZAGREB ILICA 307,10000 Zagreb,PUMA SPORT HTVATSKA d.o.o. Koledovčina 2,10000 Zagreb</izvorni_sadrzaj>
    <derivirana_varijabla naziv="DomainObject.Predmet.StrankaWithAdress_1">FINA ZAGREB ILICA 307,10000 Zagreb,PUMA SPORT HTVATSKA d.o.o. Koledovčina 2,10000 Zagreb</derivirana_varijabla>
  </DomainObject.Predmet.StrankaWithAdress>
  <DomainObject.Predmet.StrankaWithAdressOIB>
    <izvorni_sadrzaj>FINA ZAGREB, OIB 85821130368, ILICA 307,10000 Zagreb,PUMA SPORT HTVATSKA d.o.o., OIB 32305629543, Koledovčina 2,10000 Zagreb</izvorni_sadrzaj>
    <derivirana_varijabla naziv="DomainObject.Predmet.StrankaWithAdressOIB_1">FINA ZAGREB, OIB 85821130368, ILICA 307,10000 Zagreb,PUMA SPORT HTVATSKA d.o.o., OIB 32305629543, Koledovčina 2,10000 Zagreb</derivirana_varijabla>
  </DomainObject.Predmet.StrankaWithAdressOIB>
  <DomainObject.Predmet.StrankaNazivFormated>
    <izvorni_sadrzaj>FINA ZAGREB,PUMA SPORT HTVATSKA d.o.o.</izvorni_sadrzaj>
    <derivirana_varijabla naziv="DomainObject.Predmet.StrankaNazivFormated_1">FINA ZAGREB,PUMA SPORT HTVATSKA d.o.o.</derivirana_varijabla>
  </DomainObject.Predmet.StrankaNazivFormated>
  <DomainObject.Predmet.StrankaNazivFormatedOIB>
    <izvorni_sadrzaj>FINA ZAGREB, OIB 85821130368,PUMA SPORT HTVATSKA d.o.o., OIB 32305629543</izvorni_sadrzaj>
    <derivirana_varijabla naziv="DomainObject.Predmet.StrankaNazivFormatedOIB_1">FINA ZAGREB, OIB 85821130368,PUMA SPORT HTVATSKA d.o.o., OIB 32305629543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PUMA SPORT HTVATSKA d.o.o.</item>
    </izvorni_sadrzaj>
    <derivirana_varijabla naziv="DomainObject.Predmet.StrankaListFormated_1">
      <item>FINA ZAGREB</item>
      <item>PUMA SPORT HTVATSKA d.o.o.</item>
    </derivirana_varijabla>
  </DomainObject.Predmet.StrankaListFormated>
  <DomainObject.Predmet.StrankaListFormatedOIB>
    <izvorni_sadrzaj>
      <item>FINA ZAGREB, OIB 85821130368</item>
      <item>PUMA SPORT HTVATSKA d.o.o., OIB 32305629543</item>
    </izvorni_sadrzaj>
    <derivirana_varijabla naziv="DomainObject.Predmet.StrankaListFormatedOIB_1">
      <item>FINA ZAGREB, OIB 85821130368</item>
      <item>PUMA SPORT HTVATSKA d.o.o., OIB 32305629543</item>
    </derivirana_varijabla>
  </DomainObject.Predmet.StrankaListFormatedOIB>
  <DomainObject.Predmet.StrankaListFormatedWithAdress>
    <izvorni_sadrzaj>
      <item>FINA ZAGREB, ILICA 307, 10000 Zagreb</item>
      <item>PUMA SPORT HTVATSKA d.o.o., Koledovčina 2, 10000 Zagreb</item>
    </izvorni_sadrzaj>
    <derivirana_varijabla naziv="DomainObject.Predmet.StrankaListFormatedWithAdress_1">
      <item>FINA ZAGREB, ILICA 307, 10000 Zagreb</item>
      <item>PUMA SPORT HTVATSKA d.o.o., Koledovčina 2, 10000 Zagreb</item>
    </derivirana_varijabla>
  </DomainObject.Predmet.StrankaListFormatedWithAdress>
  <DomainObject.Predmet.StrankaListFormatedWithAdressOIB>
    <izvorni_sadrzaj>
      <item>FINA ZAGREB, OIB 85821130368, ILICA 307, 10000 Zagreb</item>
      <item>PUMA SPORT HTVATSKA d.o.o., OIB 32305629543, Koledovčina 2, 10000 Zagreb</item>
    </izvorni_sadrzaj>
    <derivirana_varijabla naziv="DomainObject.Predmet.StrankaListFormatedWithAdressOIB_1">
      <item>FINA ZAGREB, OIB 85821130368, ILICA 307, 10000 Zagreb</item>
      <item>PUMA SPORT HTVATSKA d.o.o., OIB 32305629543, Koledovčina 2, 10000 Zagreb</item>
    </derivirana_varijabla>
  </DomainObject.Predmet.StrankaListFormatedWithAdressOIB>
  <DomainObject.Predmet.StrankaListNazivFormated>
    <izvorni_sadrzaj>
      <item>FINA ZAGREB</item>
      <item>PUMA SPORT HTVATSKA d.o.o.</item>
    </izvorni_sadrzaj>
    <derivirana_varijabla naziv="DomainObject.Predmet.StrankaListNazivFormated_1">
      <item>FINA ZAGREB</item>
      <item>PUMA SPORT HTVATSKA d.o.o.</item>
    </derivirana_varijabla>
  </DomainObject.Predmet.StrankaListNazivFormated>
  <DomainObject.Predmet.StrankaListNazivFormatedOIB>
    <izvorni_sadrzaj>
      <item>FINA ZAGREB, OIB 85821130368</item>
      <item>PUMA SPORT HTVATSKA d.o.o., OIB 32305629543</item>
    </izvorni_sadrzaj>
    <derivirana_varijabla naziv="DomainObject.Predmet.StrankaListNazivFormatedOIB_1">
      <item>FINA ZAGREB, OIB 85821130368</item>
      <item>PUMA SPORT HTVATSKA d.o.o., OIB 32305629543</item>
    </derivirana_varijabla>
  </DomainObject.Predmet.StrankaListNazivFormatedOIB>
  <DomainObject.Predmet.ProtuStrankaListFormated>
    <izvorni_sadrzaj>
      <item>FORTUNA ML ŠPORT d.o.o. za trgovinu i usluge zastupanog po punomoćniku ZZ Mile Lasić; ZZ Jadranka Lasić</item>
    </izvorni_sadrzaj>
    <derivirana_varijabla naziv="DomainObject.Predmet.ProtuStrankaListFormated_1">
      <item>FORTUNA ML ŠPORT d.o.o. za trgovinu i usluge zastupanog po punomoćniku ZZ Mile Lasić; ZZ Jadranka Lasić</item>
    </derivirana_varijabla>
  </DomainObject.Predmet.ProtuStrankaListFormated>
  <DomainObject.Predmet.ProtuStrankaListFormatedOIB>
    <izvorni_sadrzaj>
      <item>FORTUNA ML ŠPORT d.o.o. za trgovinu i usluge, OIB 32305629543 zastupanog po punomoćniku ZZ Mile Lasić; ZZ Jadranka Lasić</item>
    </izvorni_sadrzaj>
    <derivirana_varijabla naziv="DomainObject.Predmet.ProtuStrankaListFormatedOIB_1">
      <item>FORTUNA ML ŠPORT d.o.o. za trgovinu i usluge, OIB 32305629543 zastupanog po punomoćniku ZZ Mile Lasić; ZZ Jadranka Lasić</item>
    </derivirana_varijabla>
  </DomainObject.Predmet.ProtuStrankaListFormatedOIB>
  <DomainObject.Predmet.ProtuStrankaListFormatedWithAdress>
    <izvorni_sadrzaj>
      <item>FORTUNA ML ŠPORT d.o.o. za trgovinu i usluge, J. Slavenskog 1, 10000 Zagreb zastupanog po punomoćniku ZZ Mile Lasić; ZZ Jadranka Lasić</item>
    </izvorni_sadrzaj>
    <derivirana_varijabla naziv="DomainObject.Predmet.ProtuStrankaListFormatedWithAdress_1">
      <item>FORTUNA ML ŠPORT d.o.o. za trgovinu i usluge, J. Slavenskog 1, 10000 Zagreb zastupanog po punomoćniku ZZ Mile Lasić; ZZ Jadranka Lasić</item>
    </derivirana_varijabla>
  </DomainObject.Predmet.ProtuStrankaListFormatedWithAdress>
  <DomainObject.Predmet.ProtuStrankaListFormatedWithAdressOIB>
    <izvorni_sadrzaj>
      <item>FORTUNA ML ŠPORT d.o.o. za trgovinu i usluge, OIB 32305629543, J. Slavenskog 1, 10000 Zagreb zastupanog po punomoćniku ZZ Mile Lasić; ZZ Jadranka Lasić</item>
    </izvorni_sadrzaj>
    <derivirana_varijabla naziv="DomainObject.Predmet.ProtuStrankaListFormatedWithAdressOIB_1">
      <item>FORTUNA ML ŠPORT d.o.o. za trgovinu i usluge, OIB 32305629543, J. Slavenskog 1, 10000 Zagreb zastupanog po punomoćniku ZZ Mile Lasić; ZZ Jadranka Lasić</item>
    </derivirana_varijabla>
  </DomainObject.Predmet.ProtuStrankaListFormatedWithAdressOIB>
  <DomainObject.Predmet.ProtuStrankaListNazivFormated>
    <izvorni_sadrzaj>
      <item>FORTUNA ML ŠPORT d.o.o. za trgovinu i usluge</item>
    </izvorni_sadrzaj>
    <derivirana_varijabla naziv="DomainObject.Predmet.ProtuStrankaListNazivFormated_1">
      <item>FORTUNA ML ŠPORT d.o.o. za trgovinu i usluge</item>
    </derivirana_varijabla>
  </DomainObject.Predmet.ProtuStrankaListNazivFormated>
  <DomainObject.Predmet.ProtuStrankaListNazivFormatedOIB>
    <izvorni_sadrzaj>
      <item>FORTUNA ML ŠPORT d.o.o. za trgovinu i usluge, OIB 32305629543</item>
    </izvorni_sadrzaj>
    <derivirana_varijabla naziv="DomainObject.Predmet.ProtuStrankaListNazivFormatedOIB_1">
      <item>FORTUNA ML ŠPORT d.o.o. za trgovinu i usluge, OIB 32305629543</item>
    </derivirana_varijabla>
  </DomainObject.Predmet.ProtuStrankaListNazivFormatedOIB>
  <DomainObject.Predmet.OstaliListFormated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</item>
    </izvorni_sadrzaj>
    <derivirana_varijabla naziv="DomainObject.Predmet.OstaliListFormated_1">
      <item>ZZ Mile Lasić punomoćnik sudionika u postupku FORTUNA ML ŠPORT d.o.o. za trgovinu i usluge</item>
      <item>ZZ Jadranka Lasić punomoćnik sudionika u postupku FORTUNA ML ŠPORT d.o.o. za trgovinu i usluge</item>
      <item>Mirjana Zuzija</item>
    </derivirana_varijabla>
  </DomainObject.Predmet.OstaliListFormated>
  <DomainObject.Predmet.OstaliListFormatedOIB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izvorni_sadrzaj>
    <derivirana_varijabla naziv="DomainObject.Predmet.OstaliListFormatedOIB_1"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derivirana_varijabla>
  </DomainObject.Predmet.OstaliListFormatedOIB>
  <DomainObject.Predmet.OstaliListFormatedWithAdress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izvorni_sadrzaj>
    <derivirana_varijabla naziv="DomainObject.Predmet.OstaliListFormatedWithAdress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derivirana_varijabla>
  </DomainObject.Predmet.OstaliListFormatedWithAdress>
  <DomainObject.Predmet.OstaliListFormatedWithAdressOIB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izvorni_sadrzaj>
    <derivirana_varijabla naziv="DomainObject.Predmet.OstaliListFormatedWithAdressOIB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derivirana_varijabla>
  </DomainObject.Predmet.OstaliListFormatedWithAdressOIB>
  <DomainObject.Predmet.OstaliListNazivFormated>
    <izvorni_sadrzaj>
      <item>ZZ Mile Lasić</item>
      <item>ZZ Jadranka Lasić</item>
      <item>Mirjana Zuzija</item>
    </izvorni_sadrzaj>
    <derivirana_varijabla naziv="DomainObject.Predmet.OstaliListNazivFormated_1">
      <item>ZZ Mile Lasić</item>
      <item>ZZ Jadranka Lasić</item>
      <item>Mirjana Zuzija</item>
    </derivirana_varijabla>
  </DomainObject.Predmet.OstaliListNazivFormated>
  <DomainObject.Predmet.OstaliListNazivFormatedOIB>
    <izvorni_sadrzaj>
      <item>ZZ Mile Lasić</item>
      <item>ZZ Jadranka Lasić</item>
      <item>Mirjana Zuzija, OIB 26497768352</item>
    </izvorni_sadrzaj>
    <derivirana_varijabla naziv="DomainObject.Predmet.OstaliListNazivFormatedOIB_1">
      <item>ZZ Mile Lasić</item>
      <item>ZZ Jadranka Lasić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St-904/2013-100</izvorni_sadrzaj>
    <derivirana_varijabla naziv="DomainObject.PoslovniBrojDokumenta_1">St-904/2013-100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FORTUNA ML ŠPORT d.o.o. za trgovinu i usluge</izvorni_sadrzaj>
    <derivirana_varijabla naziv="DomainObject.Predmet.ProtustrankaIDrugi_1">FORTUNA ML ŠPORT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FORTUNA ML ŠPORT d.o.o. za trgovinu i usluge, OIB 32305629543, J. Slavenskog 1, 10000 Zagreb</izvorni_sadrzaj>
    <derivirana_varijabla naziv="DomainObject.Predmet.ProtustrankaIDrugiAdressOIB_1">FORTUNA ML ŠPORT d.o.o. za trgovinu i usluge, OIB 32305629543, J.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FORTUNA ML ŠPORT d.o.o. za trgovinu i usluge</item>
      <item>ZZ Mile Lasić</item>
      <item>ZZ Jadranka Lasić</item>
      <item>Mirjana Zuzija</item>
      <item>PUMA SPORT HTVATSKA d.o.o.</item>
    </izvorni_sadrzaj>
    <derivirana_varijabla naziv="DomainObject.Predmet.SudioniciListNaziv_1">
      <item>FINA ZAGREB</item>
      <item>FORTUNA ML ŠPORT d.o.o. za trgovinu i usluge</item>
      <item>ZZ Mile Lasić</item>
      <item>ZZ Jadranka Lasić</item>
      <item>Mirjana Zuzija</item>
      <item>PUMA SPORT HTVATSKA d.o.o.</item>
    </derivirana_varijabla>
  </DomainObject.Predmet.SudioniciListNaziv>
  <DomainObject.Predmet.SudioniciListAdressOIB>
    <izvorni_sadrzaj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izvorni_sadrzaj>
    <derivirana_varijabla naziv="DomainObject.Predmet.SudioniciListAdressOIB_1"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32305629543</item>
      <item>, OIB null</item>
      <item>, OIB null</item>
      <item>, OIB 26497768352</item>
      <item>, OIB 32305629543</item>
    </izvorni_sadrzaj>
    <derivirana_varijabla naziv="DomainObject.Predmet.SudioniciListNazivOIB_1">
      <item>, OIB 85821130368</item>
      <item>, OIB 32305629543</item>
      <item>, OIB null</item>
      <item>, OIB null</item>
      <item>, OIB 26497768352</item>
      <item>, OIB 32305629543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2162</properties:Characters>
  <properties:Lines>63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2018-04-06T08:11:00Z</dcterms:created>
  <dc:creator>nradic</dc:creator>
  <cp:lastModifiedBy>Dijana Hadžić</cp:lastModifiedBy>
  <cp:lastPrinted>2018-07-05T09:08:00Z</cp:lastPrinted>
  <dcterms:modified xmlns:xsi="http://www.w3.org/2001/XMLSchema-instance" xsi:type="dcterms:W3CDTF">2018-07-05T09:18:00Z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St-904/2013-100 / Odluka - Rješenje - zaključen stečajni postupak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