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5e1b" w14:paraId="2b25e1b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6A27F1">
        <w:rPr>
          <w:szCs w:val="24"/>
          <w:lang w:val="hr-HR"/>
        </w:rPr>
        <w:t>DISKRECIJA</w:t>
      </w:r>
      <w:r w:rsidR="00B70D5C">
        <w:rPr>
          <w:szCs w:val="24"/>
          <w:lang w:val="hr-HR"/>
        </w:rPr>
        <w:t xml:space="preserve"> </w:t>
      </w:r>
      <w:r w:rsidR="006A27F1">
        <w:rPr>
          <w:szCs w:val="24"/>
          <w:lang w:val="hr-HR"/>
        </w:rPr>
        <w:t>j.</w:t>
      </w:r>
      <w:r w:rsidR="00FE28CE" w:rsidRPr="001474B1">
        <w:rPr>
          <w:szCs w:val="24"/>
          <w:lang w:val="hr-HR"/>
        </w:rPr>
        <w:t xml:space="preserve">d.o.o. </w:t>
      </w:r>
      <w:r w:rsidR="005F729F">
        <w:rPr>
          <w:szCs w:val="24"/>
          <w:lang w:val="hr-HR"/>
        </w:rPr>
        <w:t xml:space="preserve">Pula, </w:t>
      </w:r>
      <w:r w:rsidR="006A27F1">
        <w:rPr>
          <w:szCs w:val="24"/>
          <w:lang w:val="hr-HR"/>
        </w:rPr>
        <w:t>Stiglicheva 29</w:t>
      </w:r>
      <w:r w:rsidR="008433F0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6A27F1">
        <w:rPr>
          <w:szCs w:val="24"/>
        </w:rPr>
        <w:t>69128506749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6A27F1">
        <w:rPr>
          <w:szCs w:val="24"/>
          <w:lang w:val="hr-HR"/>
        </w:rPr>
        <w:t>04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6A27F1">
        <w:rPr>
          <w:szCs w:val="24"/>
          <w:lang w:val="hr-HR"/>
        </w:rPr>
        <w:t xml:space="preserve">svibnja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6A27F1">
        <w:rPr>
          <w:szCs w:val="24"/>
          <w:lang w:val="hr-HR"/>
        </w:rPr>
        <w:t>Mirsadi Šenk</w:t>
      </w:r>
      <w:r w:rsidR="00017DF3">
        <w:rPr>
          <w:szCs w:val="24"/>
          <w:lang w:val="hr-HR"/>
        </w:rPr>
        <w:t xml:space="preserve"> iz </w:t>
      </w:r>
      <w:r w:rsidR="000C77D0">
        <w:rPr>
          <w:szCs w:val="24"/>
          <w:lang w:val="hr-HR"/>
        </w:rPr>
        <w:t xml:space="preserve">Pule, </w:t>
      </w:r>
      <w:r w:rsidR="006A27F1">
        <w:rPr>
          <w:szCs w:val="24"/>
          <w:lang w:val="hr-HR"/>
        </w:rPr>
        <w:t>Ulica Mate Balote 1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6A27F1">
        <w:rPr>
          <w:szCs w:val="24"/>
        </w:rPr>
        <w:t>90153859802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6A27F1">
        <w:rPr>
          <w:szCs w:val="24"/>
          <w:lang w:val="hr-HR"/>
        </w:rPr>
        <w:t>DISKRECIJA j.</w:t>
      </w:r>
      <w:r w:rsidR="006A27F1" w:rsidRPr="001474B1">
        <w:rPr>
          <w:szCs w:val="24"/>
          <w:lang w:val="hr-HR"/>
        </w:rPr>
        <w:t xml:space="preserve">d.o.o. </w:t>
      </w:r>
      <w:r w:rsidR="006A27F1">
        <w:rPr>
          <w:szCs w:val="24"/>
          <w:lang w:val="hr-HR"/>
        </w:rPr>
        <w:t>Pula, Stiglicheva 29,</w:t>
      </w:r>
      <w:r w:rsidR="006A27F1" w:rsidRPr="001474B1">
        <w:rPr>
          <w:szCs w:val="24"/>
          <w:lang w:val="hr-HR"/>
        </w:rPr>
        <w:t xml:space="preserve"> OIB</w:t>
      </w:r>
      <w:r w:rsidR="006A27F1">
        <w:rPr>
          <w:szCs w:val="24"/>
          <w:lang w:val="hr-HR"/>
        </w:rPr>
        <w:t>:</w:t>
      </w:r>
      <w:r w:rsidR="006A27F1" w:rsidRPr="001474B1">
        <w:rPr>
          <w:szCs w:val="24"/>
          <w:lang w:val="hr-HR"/>
        </w:rPr>
        <w:t xml:space="preserve"> </w:t>
      </w:r>
      <w:r w:rsidR="006A27F1">
        <w:rPr>
          <w:szCs w:val="24"/>
        </w:rPr>
        <w:t>69128506749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48401D">
        <w:rPr>
          <w:szCs w:val="24"/>
          <w:u w:val="single"/>
          <w:lang w:val="hr-HR"/>
        </w:rPr>
        <w:t>2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6A27F1">
        <w:rPr>
          <w:szCs w:val="24"/>
          <w:lang w:val="hr-HR"/>
        </w:rPr>
        <w:t>269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6A27F1">
        <w:rPr>
          <w:szCs w:val="24"/>
        </w:rPr>
        <w:t>90153859802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6A27F1">
        <w:rPr>
          <w:szCs w:val="24"/>
          <w:lang w:val="hr-HR"/>
        </w:rPr>
        <w:t>269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48401D">
        <w:rPr>
          <w:szCs w:val="24"/>
          <w:lang w:val="hr-HR"/>
        </w:rPr>
        <w:t>2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48401D" w:rsidP="00502167" w:rsidR="00EF513E" w:rsidRPr="001474B1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EF513E" w:rsidRPr="001474B1">
        <w:rPr>
          <w:szCs w:val="24"/>
          <w:lang w:val="hr-HR"/>
        </w:rPr>
        <w:t xml:space="preserve">U Pazinu, </w:t>
      </w:r>
      <w:r w:rsidR="006A27F1">
        <w:rPr>
          <w:szCs w:val="24"/>
          <w:lang w:val="hr-HR"/>
        </w:rPr>
        <w:t>04</w:t>
      </w:r>
      <w:r w:rsidR="00AC4A52" w:rsidRPr="001474B1">
        <w:rPr>
          <w:szCs w:val="24"/>
          <w:lang w:val="hr-HR"/>
        </w:rPr>
        <w:t>.</w:t>
      </w:r>
      <w:r w:rsidR="00EF513E" w:rsidRPr="001474B1">
        <w:rPr>
          <w:szCs w:val="24"/>
          <w:lang w:val="hr-HR"/>
        </w:rPr>
        <w:t xml:space="preserve"> </w:t>
      </w:r>
      <w:r w:rsidR="006A27F1">
        <w:rPr>
          <w:szCs w:val="24"/>
          <w:lang w:val="hr-HR"/>
        </w:rPr>
        <w:t xml:space="preserve">svibnja </w:t>
      </w:r>
      <w:r w:rsidR="00EF513E"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="00EF513E"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9C5867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6A27F1">
      <w:t>269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B1210"/>
    <w:rsid w:val="000B3375"/>
    <w:rsid w:val="000B5487"/>
    <w:rsid w:val="000C77D0"/>
    <w:rsid w:val="000C77F9"/>
    <w:rsid w:val="000D0B38"/>
    <w:rsid w:val="000D1509"/>
    <w:rsid w:val="000E022A"/>
    <w:rsid w:val="000E3020"/>
    <w:rsid w:val="000E629A"/>
    <w:rsid w:val="000F5648"/>
    <w:rsid w:val="000F6D56"/>
    <w:rsid w:val="0013335E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40FD7"/>
    <w:rsid w:val="0025731F"/>
    <w:rsid w:val="002652D9"/>
    <w:rsid w:val="002A04D2"/>
    <w:rsid w:val="002D53E2"/>
    <w:rsid w:val="002E3E7A"/>
    <w:rsid w:val="0038347C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411BF"/>
    <w:rsid w:val="00661A60"/>
    <w:rsid w:val="00673916"/>
    <w:rsid w:val="00695916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82F82"/>
    <w:rsid w:val="00786F50"/>
    <w:rsid w:val="00790DA2"/>
    <w:rsid w:val="007969D2"/>
    <w:rsid w:val="007A024D"/>
    <w:rsid w:val="007A1B12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53E9"/>
    <w:rsid w:val="008C10B2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C1342"/>
    <w:rsid w:val="009C35C6"/>
    <w:rsid w:val="009C5867"/>
    <w:rsid w:val="00A00F98"/>
    <w:rsid w:val="00A010C1"/>
    <w:rsid w:val="00A22BC9"/>
    <w:rsid w:val="00A74281"/>
    <w:rsid w:val="00AA3C03"/>
    <w:rsid w:val="00AB5085"/>
    <w:rsid w:val="00AC4A52"/>
    <w:rsid w:val="00AC6252"/>
    <w:rsid w:val="00AC69D0"/>
    <w:rsid w:val="00B06B5C"/>
    <w:rsid w:val="00B21FA5"/>
    <w:rsid w:val="00B3134C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700C8"/>
    <w:rsid w:val="00C85A1F"/>
    <w:rsid w:val="00C908CF"/>
    <w:rsid w:val="00CA0FFC"/>
    <w:rsid w:val="00CA2EEA"/>
    <w:rsid w:val="00CB7835"/>
    <w:rsid w:val="00CD7AF4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C1F12"/>
    <w:rsid w:val="00DD5C44"/>
    <w:rsid w:val="00DE23ED"/>
    <w:rsid w:val="00DE629C"/>
    <w:rsid w:val="00E026B0"/>
    <w:rsid w:val="00E06FF0"/>
    <w:rsid w:val="00E20CB3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C5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8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C5867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C58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C58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C5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8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C5867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C58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C58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DISKRECIJA j.d.o.o. PULA</izvorni_sadrzaj>
    <derivirana_varijabla naziv="DomainObject.Predmet.ProtustrankaFormated_1">  DISKRECIJA j.d.o.o. PULA</derivirana_varijabla>
  </DomainObject.Predmet.ProtustrankaFormated>
  <DomainObject.Predmet.ProtustrankaFormatedOIB>
    <izvorni_sadrzaj>  DISKRECIJA j.d.o.o. PULA, OIB 69128506749</izvorni_sadrzaj>
    <derivirana_varijabla naziv="DomainObject.Predmet.ProtustrankaFormatedOIB_1">  DISKRECIJA j.d.o.o. PULA, OIB 69128506749</derivirana_varijabla>
  </DomainObject.Predmet.ProtustrankaFormatedOIB>
  <DomainObject.Predmet.ProtustrankaFormatedWithAdress>
    <izvorni_sadrzaj> DISKRECIJA j.d.o.o. PULA, Stiglicheva 29, 52100 Pula</izvorni_sadrzaj>
    <derivirana_varijabla naziv="DomainObject.Predmet.ProtustrankaFormatedWithAdress_1"> DISKRECIJA j.d.o.o. PULA, Stiglicheva 29, 52100 Pula</derivirana_varijabla>
  </DomainObject.Predmet.ProtustrankaFormatedWithAdress>
  <DomainObject.Predmet.ProtustrankaFormatedWithAdressOIB>
    <izvorni_sadrzaj> DISKRECIJA j.d.o.o. PULA, OIB 69128506749, Stiglicheva 29, 52100 Pula</izvorni_sadrzaj>
    <derivirana_varijabla naziv="DomainObject.Predmet.ProtustrankaFormatedWithAdressOIB_1"> DISKRECIJA j.d.o.o. PULA, OIB 69128506749, Stiglicheva 29, 52100 Pula</derivirana_varijabla>
  </DomainObject.Predmet.ProtustrankaFormatedWithAdressOIB>
  <DomainObject.Predmet.ProtustrankaWithAdress>
    <izvorni_sadrzaj>DISKRECIJA j.d.o.o. PULA Stiglicheva 29, 52100 Pula</izvorni_sadrzaj>
    <derivirana_varijabla naziv="DomainObject.Predmet.ProtustrankaWithAdress_1">DISKRECIJA j.d.o.o. PULA Stiglicheva 29, 52100 Pula</derivirana_varijabla>
  </DomainObject.Predmet.ProtustrankaWithAdress>
  <DomainObject.Predmet.ProtustrankaWithAdressOIB>
    <izvorni_sadrzaj>DISKRECIJA j.d.o.o. PULA, OIB 69128506749, Stiglicheva 29, 52100 Pula</izvorni_sadrzaj>
    <derivirana_varijabla naziv="DomainObject.Predmet.ProtustrankaWithAdressOIB_1">DISKRECIJA j.d.o.o. PULA, OIB 69128506749, Stiglicheva 29, 52100 Pula</derivirana_varijabla>
  </DomainObject.Predmet.ProtustrankaWithAdressOIB>
  <DomainObject.Predmet.ProtustrankaNazivFormated>
    <izvorni_sadrzaj>DISKRECIJA j.d.o.o. PULA</izvorni_sadrzaj>
    <derivirana_varijabla naziv="DomainObject.Predmet.ProtustrankaNazivFormated_1">DISKRECIJA j.d.o.o. PULA</derivirana_varijabla>
  </DomainObject.Predmet.ProtustrankaNazivFormated>
  <DomainObject.Predmet.ProtustrankaNazivFormatedOIB>
    <izvorni_sadrzaj>DISKRECIJA j.d.o.o. PULA, OIB 69128506749</izvorni_sadrzaj>
    <derivirana_varijabla naziv="DomainObject.Predmet.ProtustrankaNazivFormatedOIB_1">DISKRECIJA j.d.o.o. PULA, OIB 69128506749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30938.96</izvorni_sadrzaj>
    <derivirana_varijabla naziv="DomainObject.Predmet.TrenutnaVrijednost_1">30938.96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DISKRECIJA j.d.o.o. PULA</item>
    </izvorni_sadrzaj>
    <derivirana_varijabla naziv="DomainObject.Predmet.ProtuStrankaListFormated_1">
      <item>DISKRECIJA j.d.o.o. PULA</item>
    </derivirana_varijabla>
  </DomainObject.Predmet.ProtuStrankaListFormated>
  <DomainObject.Predmet.ProtuStrankaListFormatedOIB>
    <izvorni_sadrzaj>
      <item>DISKRECIJA j.d.o.o. PULA, OIB 69128506749</item>
    </izvorni_sadrzaj>
    <derivirana_varijabla naziv="DomainObject.Predmet.ProtuStrankaListFormatedOIB_1">
      <item>DISKRECIJA j.d.o.o. PULA, OIB 69128506749</item>
    </derivirana_varijabla>
  </DomainObject.Predmet.ProtuStrankaListFormatedOIB>
  <DomainObject.Predmet.ProtuStrankaListFormatedWithAdress>
    <izvorni_sadrzaj>
      <item>DISKRECIJA j.d.o.o. PULA, Stiglicheva 29, 52100 Pula</item>
    </izvorni_sadrzaj>
    <derivirana_varijabla naziv="DomainObject.Predmet.ProtuStrankaListFormatedWithAdress_1">
      <item>DISKRECIJA j.d.o.o. PULA, Stiglicheva 29, 52100 Pula</item>
    </derivirana_varijabla>
  </DomainObject.Predmet.ProtuStrankaListFormatedWithAdress>
  <DomainObject.Predmet.ProtuStrankaListFormatedWithAdressOIB>
    <izvorni_sadrzaj>
      <item>DISKRECIJA j.d.o.o. PULA, OIB 69128506749, Stiglicheva 29, 52100 Pula</item>
    </izvorni_sadrzaj>
    <derivirana_varijabla naziv="DomainObject.Predmet.ProtuStrankaListFormatedWithAdressOIB_1">
      <item>DISKRECIJA j.d.o.o. PULA, OIB 69128506749, Stiglicheva 29, 52100 Pula</item>
    </derivirana_varijabla>
  </DomainObject.Predmet.ProtuStrankaListFormatedWithAdressOIB>
  <DomainObject.Predmet.ProtuStrankaListNazivFormated>
    <izvorni_sadrzaj>
      <item>DISKRECIJA j.d.o.o. PULA</item>
    </izvorni_sadrzaj>
    <derivirana_varijabla naziv="DomainObject.Predmet.ProtuStrankaListNazivFormated_1">
      <item>DISKRECIJA j.d.o.o. PULA</item>
    </derivirana_varijabla>
  </DomainObject.Predmet.ProtuStrankaListNazivFormated>
  <DomainObject.Predmet.ProtuStrankaListNazivFormatedOIB>
    <izvorni_sadrzaj>
      <item>DISKRECIJA j.d.o.o. PULA, OIB 69128506749</item>
    </izvorni_sadrzaj>
    <derivirana_varijabla naziv="DomainObject.Predmet.ProtuStrankaListNazivFormatedOIB_1">
      <item>DISKRECIJA j.d.o.o. PULA, OIB 69128506749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DISKRECIJA j.d.o.o. PULA</izvorni_sadrzaj>
    <derivirana_varijabla naziv="DomainObject.Predmet.ProtustrankaIDrugi_1">DISKRECIJA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DISKRECIJA j.d.o.o. PULA, OIB 69128506749, Stiglicheva 29, 52100 Pula</izvorni_sadrzaj>
    <derivirana_varijabla naziv="DomainObject.Predmet.ProtustrankaIDrugiAdressOIB_1">DISKRECIJA j.d.o.o. PULA, OIB 69128506749, Stiglicheva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DISKRECIJA j.d.o.o. PULA</item>
    </izvorni_sadrzaj>
    <derivirana_varijabla naziv="DomainObject.Predmet.SudioniciListNaziv_1">
      <item>FINANCIJSKA AGENCIJA, RC RIJEKA, PODRUŽNICA PULA, PULA</item>
      <item>DISKRECIJA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DISKRECIJA j.d.o.o. PULA, OIB 69128506749, Stiglicheva 29,52100 Pula</item>
    </izvorni_sadrzaj>
    <derivirana_varijabla naziv="DomainObject.Predmet.SudioniciListAdressOIB_1">
      <item>FINANCIJSKA AGENCIJA, RC RIJEKA, PODRUŽNICA PULA, PULA, OIB 85821130368, Giardini 5,52100 Pula</item>
      <item>DISKRECIJA j.d.o.o. PULA, OIB 69128506749, Stiglicheva 29,52100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69128506749</item>
    </izvorni_sadrzaj>
    <derivirana_varijabla naziv="DomainObject.Predmet.SudioniciListNazivOIB_1">
      <item>, OIB 85821130368</item>
      <item>, OIB 69128506749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5072</properties:Characters>
  <properties:Lines>103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2017-05-04T10:27:00Z</dcterms:created>
  <dc:creator>Jasmina Matika</dc:creator>
  <cp:lastModifiedBy>Sanja Lakošeljac</cp:lastModifiedBy>
  <cp:lastPrinted>2017-03-30T07:45:00Z</cp:lastPrinted>
  <dcterms:modified xmlns:xsi="http://www.w3.org/2001/XMLSchema-instance" xsi:type="dcterms:W3CDTF">2017-05-04T11:16:00Z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