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3cd5" w14:paraId="3a93cd5" w:rsidRDefault="00F856C8" w:rsidP="00910611" w:rsidR="00F856C8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6C8" w:rsidP="00910611" w:rsidR="00F856C8">
      <w:r>
        <w:rPr>
          <w:rFonts w:eastAsia="MS Mincho"/>
        </w:rPr>
        <w:t xml:space="preserve">   REPUBLIKA HRVATSKA</w:t>
      </w:r>
    </w:p>
    <w:p w:rsidRDefault="00F856C8" w:rsidP="00910611" w:rsidR="00F856C8">
      <w:r>
        <w:rPr>
          <w:rFonts w:eastAsia="MS Mincho"/>
        </w:rPr>
        <w:t>TRGOVAČKI SUD U RIJECI</w:t>
      </w:r>
    </w:p>
    <w:p w:rsidRDefault="00F856C8" w:rsidR="00F856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56C8" w:rsidP="00910611" w:rsidR="00F856C8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992D68">
        <w:t>578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94F13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992D68">
        <w:rPr>
          <w:b/>
          <w:bCs/>
        </w:rPr>
        <w:t>SPORTSKO REKREATIVNI KLUB "ATLANTIDA", Rijeka, Corrada Ilijassicha 12, OIB 96210812888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094D">
        <w:t>01. rujna 2015</w:t>
      </w:r>
      <w:r w:rsidR="00DE5199">
        <w:t>.</w:t>
      </w:r>
      <w:r>
        <w:t xml:space="preserve"> godine iznosi </w:t>
      </w:r>
      <w:r w:rsidR="000B094D">
        <w:rPr>
          <w:b/>
        </w:rPr>
        <w:t>1</w:t>
      </w:r>
      <w:r w:rsidR="00DE5199">
        <w:rPr>
          <w:b/>
        </w:rPr>
        <w:t>.</w:t>
      </w:r>
      <w:r w:rsidR="00992D68">
        <w:rPr>
          <w:b/>
        </w:rPr>
        <w:t>339,00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56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92D68">
      <w:t>578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56C8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6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6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6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6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6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6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6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6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MADRIS jednostavno društvo s ograničenom odgovornošću za trgovinu i proizvodnju</izvorni_sadrzaj>
    <derivirana_varijabla naziv="DomainObject.Predmet.ProtustrankaFormated_1">  MADRIS jednostavno društvo s ograničenom odgovornošću za trgovinu i proizvodnju</derivirana_varijabla>
  </DomainObject.Predmet.ProtustrankaFormated>
  <DomainObject.Predmet.ProtustrankaFormatedOIB>
    <izvorni_sadrzaj>  MADRIS jednostavno društvo s ograničenom odgovornošću za trgovinu i proizvodnju, OIB 90435287633</izvorni_sadrzaj>
    <derivirana_varijabla naziv="DomainObject.Predmet.ProtustrankaFormatedOIB_1">  MADRIS jednostavno društvo s ograničenom odgovornošću za trgovinu i proizvodnju, OIB 90435287633</derivirana_varijabla>
  </DomainObject.Predmet.ProtustrankaFormatedOIB>
  <DomainObject.Predmet.ProtustrankaFormatedWithAdress>
    <izvorni_sadrzaj> MADRIS jednostavno društvo s ograničenom odgovornošću za trgovinu i proizvodnju, Mornarska ulica 20, 51410 Ičići</izvorni_sadrzaj>
    <derivirana_varijabla naziv="DomainObject.Predmet.ProtustrankaFormatedWithAdress_1"> MADRIS jednostavno društvo s ograničenom odgovornošću za trgovinu i proizvodnju, Mornarska ulica 20, 51410 Ičići</derivirana_varijabla>
  </DomainObject.Predmet.ProtustrankaFormatedWithAdress>
  <DomainObject.Predmet.ProtustrankaFormatedWithAdressOIB>
    <izvorni_sadrzaj> MADRIS jednostavno društvo s ograničenom odgovornošću za trgovinu i proizvodnju, OIB 90435287633, Mornarska ulica 20, 51410 Ičići</izvorni_sadrzaj>
    <derivirana_varijabla naziv="DomainObject.Predmet.ProtustrankaFormatedWithAdressOIB_1"> MADRIS jednostavno društvo s ograničenom odgovornošću za trgovinu i proizvodnju, OIB 90435287633, Mornarska ulica 20, 51410 Ičići</derivirana_varijabla>
  </DomainObject.Predmet.ProtustrankaFormatedWithAdressOIB>
  <DomainObject.Predmet.ProtustrankaWithAdress>
    <izvorni_sadrzaj>MADRIS jednostavno društvo s ograničenom odgovornošću za trgovinu i proizvodnju Mornarska ulica 20, 51410 Ičići</izvorni_sadrzaj>
    <derivirana_varijabla naziv="DomainObject.Predmet.ProtustrankaWithAdress_1">MADRIS jednostavno društvo s ograničenom odgovornošću za trgovinu i proizvodnju Mornarska ulica 20, 51410 Ičići</derivirana_varijabla>
  </DomainObject.Predmet.ProtustrankaWithAdress>
  <DomainObject.Predmet.ProtustrankaWithAdressOIB>
    <izvorni_sadrzaj>MADRIS jednostavno društvo s ograničenom odgovornošću za trgovinu i proizvodnju, OIB 90435287633, Mornarska ulica 20, 51410 Ičići</izvorni_sadrzaj>
    <derivirana_varijabla naziv="DomainObject.Predmet.ProtustrankaWithAdressOIB_1">MADRIS jednostavno društvo s ograničenom odgovornošću za trgovinu i proizvodnju, OIB 90435287633, Mornarska ulica 20, 51410 Ičići</derivirana_varijabla>
  </DomainObject.Predmet.ProtustrankaWithAdressOIB>
  <DomainObject.Predmet.ProtustrankaNazivFormated>
    <izvorni_sadrzaj>MADRIS jednostavno društvo s ograničenom odgovornošću za trgovinu i proizvodnju</izvorni_sadrzaj>
    <derivirana_varijabla naziv="DomainObject.Predmet.ProtustrankaNazivFormated_1">MADRIS jednostavno društvo s ograničenom odgovornošću za trgovinu i proizvodnju</derivirana_varijabla>
  </DomainObject.Predmet.ProtustrankaNazivFormated>
  <DomainObject.Predmet.ProtustrankaNazivFormatedOIB>
    <izvorni_sadrzaj>MADRIS jednostavno društvo s ograničenom odgovornošću za trgovinu i proizvodnju, OIB 90435287633</izvorni_sadrzaj>
    <derivirana_varijabla naziv="DomainObject.Predmet.ProtustrankaNazivFormatedOIB_1">MADRIS jednostavno društvo s ograničenom odgovornošću za trgovinu i proizvodnju, OIB 90435287633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MADRIS jednostavno društvo s ograničenom odgovornošću za trgovinu i proizvodnju</item>
    </izvorni_sadrzaj>
    <derivirana_varijabla naziv="DomainObject.Predmet.ProtuStrankaListFormated_1">
      <item>MADRIS jednostavno društvo s ograničenom odgovornošću za trgovinu i proizvodnju</item>
    </derivirana_varijabla>
  </DomainObject.Predmet.ProtuStrankaListFormated>
  <DomainObject.Predmet.ProtuStrankaListFormatedOIB>
    <izvorni_sadrzaj>
      <item>MADRIS jednostavno društvo s ograničenom odgovornošću za trgovinu i proizvodnju, OIB 90435287633</item>
    </izvorni_sadrzaj>
    <derivirana_varijabla naziv="DomainObject.Predmet.ProtuStrankaListFormatedOIB_1">
      <item>MADRIS jednostavno društvo s ograničenom odgovornošću za trgovinu i proizvodnju, OIB 90435287633</item>
    </derivirana_varijabla>
  </DomainObject.Predmet.ProtuStrankaListFormatedOIB>
  <DomainObject.Predmet.ProtuStrankaListFormatedWithAdress>
    <izvorni_sadrzaj>
      <item>MADRIS jednostavno društvo s ograničenom odgovornošću za trgovinu i proizvodnju, Mornarska ulica 20, 51410 Ičići</item>
    </izvorni_sadrzaj>
    <derivirana_varijabla naziv="DomainObject.Predmet.ProtuStrankaListFormatedWithAdress_1">
      <item>MADRIS jednostavno društvo s ograničenom odgovornošću za trgovinu i proizvodnju, Mornarska ulica 20, 51410 Ičići</item>
    </derivirana_varijabla>
  </DomainObject.Predmet.ProtuStrankaListFormatedWithAdress>
  <DomainObject.Predmet.ProtuStrankaListFormatedWithAdressOIB>
    <izvorni_sadrzaj>
      <item>MADRIS jednostavno društvo s ograničenom odgovornošću za trgovinu i proizvodnju, OIB 90435287633, Mornarska ulica 20, 51410 Ičići</item>
    </izvorni_sadrzaj>
    <derivirana_varijabla naziv="DomainObject.Predmet.ProtuStrankaListFormatedWithAdressOIB_1">
      <item>MADRIS jednostavno društvo s ograničenom odgovornošću za trgovinu i proizvodnju, OIB 90435287633, Mornarska ulica 20, 51410 Ičići</item>
    </derivirana_varijabla>
  </DomainObject.Predmet.ProtuStrankaListFormatedWithAdressOIB>
  <DomainObject.Predmet.ProtuStrankaListNazivFormated>
    <izvorni_sadrzaj>
      <item>MADRIS jednostavno društvo s ograničenom odgovornošću za trgovinu i proizvodnju</item>
    </izvorni_sadrzaj>
    <derivirana_varijabla naziv="DomainObject.Predmet.ProtuStrankaListNazivFormated_1">
      <item>MADRIS jednostavno društvo s ograničenom odgovornošću za trgovinu i proizvodnju</item>
    </derivirana_varijabla>
  </DomainObject.Predmet.ProtuStrankaListNazivFormated>
  <DomainObject.Predmet.ProtuStrankaListNazivFormatedOIB>
    <izvorni_sadrzaj>
      <item>MADRIS jednostavno društvo s ograničenom odgovornošću za trgovinu i proizvodnju, OIB 90435287633</item>
    </izvorni_sadrzaj>
    <derivirana_varijabla naziv="DomainObject.Predmet.ProtuStrankaListNazivFormatedOIB_1">
      <item>MADRIS jednostavno društvo s ograničenom odgovornošću za trgovinu i proizvodnju, OIB 90435287633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MADRIS jednostavno društvo s ograničenom odgovornošću za trgovinu i proizvodnju</izvorni_sadrzaj>
    <derivirana_varijabla naziv="DomainObject.Predmet.ProtustrankaIDrugi_1">MADRIS jednostavno društvo s ograničenom odgovornošću za trgovinu i proizvodnju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MADRIS jednostavno društvo s ograničenom odgovornošću za trgovinu i proizvodnju, OIB 90435287633, Mornarska ulica 20, 51410 Ičići</izvorni_sadrzaj>
    <derivirana_varijabla naziv="DomainObject.Predmet.ProtustrankaIDrugiAdressOIB_1">MADRIS jednostavno društvo s ograničenom odgovornošću za trgovinu i proizvodnju, OIB 90435287633, Mornarska ulica 20, 51410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MADRIS jednostavno društvo s ograničenom odgovornošću za trgovinu i proizvodnju</item>
    </izvorni_sadrzaj>
    <derivirana_varijabla naziv="DomainObject.Predmet.SudioniciListNaziv_1">
      <item>FINA Rijeka</item>
      <item>MADRIS jednostavno društvo s ograničenom odgovornošću za trgovinu i proizvodnju</item>
    </derivirana_varijabla>
  </DomainObject.Predmet.SudioniciListNaziv>
  <DomainObject.Predmet.SudioniciListAdressOIB>
    <izvorni_sadrzaj>
      <item>FINA Rijeka, OIB 85821130368, Frana Kurelca 8,51000 Rijeka</item>
      <item>MADRIS jednostavno društvo s ograničenom odgovornošću za trgovinu i proizvodnju, OIB 90435287633, Mornarska ulica 20,51410 Ičići</item>
    </izvorni_sadrzaj>
    <derivirana_varijabla naziv="DomainObject.Predmet.SudioniciListAdressOIB_1">
      <item>FINA Rijeka, OIB 85821130368, Frana Kurelca 8,51000 Rijeka</item>
      <item>MADRIS jednostavno društvo s ograničenom odgovornošću za trgovinu i proizvodnju, OIB 90435287633, Mornarska ulica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90435287633</item>
    </izvorni_sadrzaj>
    <derivirana_varijabla naziv="DomainObject.Predmet.SudioniciListNazivOIB_1">
      <item>, OIB 85821130368</item>
      <item>, OIB 90435287633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92301-FEA5-4EF8-9367-546194DF8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1435</properties:Characters>
  <properties:Lines>56</properties:Lines>
  <properties:Paragraphs>22</properties:Paragraphs>
  <properties:TotalTime>1508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2016-06-10T13:06:00Z</cp:lastPrinted>
  <dcterms:modified xmlns:xsi="http://www.w3.org/2001/XMLSchema-instance" xsi:type="dcterms:W3CDTF">2016-06-10T13:09:00Z</dcterms:modified>
  <cp:revision>216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