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79a6" w14:paraId="54679a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793A67">
        <w:rPr>
          <w:lang w:val="hr-HR"/>
        </w:rPr>
        <w:t>St-584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93A67">
        <w:t>PETKOVČANKA d.o.o., OIB: 55623727242</w:t>
      </w:r>
      <w:r w:rsidR="009B4119">
        <w:t>, s</w:t>
      </w:r>
      <w:r w:rsidR="00F47B4F">
        <w:t>a sjedištem</w:t>
      </w:r>
      <w:r w:rsidR="00793A67">
        <w:t xml:space="preserve"> u Petkovec 8</w:t>
      </w:r>
      <w:r w:rsidR="009B4119">
        <w:t>,</w:t>
      </w:r>
      <w:r w:rsidR="00793A67">
        <w:t xml:space="preserve"> 42223 Varaždinske Toplice</w:t>
      </w:r>
      <w:r w:rsidR="00F47B4F">
        <w:t>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93A67" w:rsidRPr="00793A67">
        <w:t xml:space="preserve"> </w:t>
      </w:r>
      <w:r w:rsidR="00793A67">
        <w:t>PETKOVČANKA d.o.o., OIB: 55623727242, sa sjedištem u Petkovec 8, 42223 Varaždinske Toplice</w:t>
      </w:r>
      <w:r w:rsidR="00830E49">
        <w:t xml:space="preserve">, iznosi </w:t>
      </w:r>
      <w:r w:rsidR="00793A67">
        <w:t xml:space="preserve">9.363,42 </w:t>
      </w:r>
      <w:r w:rsidR="00F47B4F">
        <w:t xml:space="preserve">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B4119">
        <w:t>direktor</w:t>
      </w:r>
      <w:r w:rsidR="002E00D7">
        <w:t xml:space="preserve"> dužnika </w:t>
      </w:r>
      <w:r w:rsidR="00793A67">
        <w:t>Milica Kropek, Orehovec 2, OIB: 07270510270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B411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47B4F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793A67" w:rsidRPr="00793A67">
        <w:t xml:space="preserve"> </w:t>
      </w:r>
      <w:r w:rsidR="00793A67">
        <w:t>PETKOVČANKA d.o.o., OIB: 55623727242, sa sjedištem u Petkovec 8, 42223 Varaždinske Toplice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93A67">
        <w:t xml:space="preserve">9.363,42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47B4F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93A6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48" w:rsidP="007F64E0" w:rsidR="00C26748">
      <w:r>
        <w:separator/>
      </w:r>
    </w:p>
  </w:endnote>
  <w:endnote w:id="0" w:type="continuationSeparator">
    <w:p w:rsidRDefault="00C26748" w:rsidP="007F64E0" w:rsidR="00C26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48" w:rsidP="007F64E0" w:rsidR="00C26748">
      <w:r>
        <w:separator/>
      </w:r>
    </w:p>
  </w:footnote>
  <w:footnote w:id="0" w:type="continuationSeparator">
    <w:p w:rsidRDefault="00C26748" w:rsidP="007F64E0" w:rsidR="00C26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3D54" w:rsidRPr="00DF3D54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793A67">
      <w:rPr>
        <w:lang w:val="hr-HR"/>
      </w:rPr>
      <w:t>St-584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3A67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8385E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26748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541F"/>
    <w:rsid w:val="00DE6D7F"/>
    <w:rsid w:val="00DF3D54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45941"/>
    <w:rsid w:val="00F47B4F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PETKOVČANKA d.o.o. za trgovinu i usluge</izvorni_sadrzaj>
    <derivirana_varijabla naziv="DomainObject.Predmet.ProtustrankaFormated_1">  PETKOVČANKA d.o.o. za trgovinu i usluge</derivirana_varijabla>
  </DomainObject.Predmet.ProtustrankaFormated>
  <DomainObject.Predmet.ProtustrankaFormatedOIB>
    <izvorni_sadrzaj>  PETKOVČANKA d.o.o. za trgovinu i usluge, OIB 55623727242</izvorni_sadrzaj>
    <derivirana_varijabla naziv="DomainObject.Predmet.ProtustrankaFormatedOIB_1">  PETKOVČANKA d.o.o. za trgovinu i usluge, OIB 55623727242</derivirana_varijabla>
  </DomainObject.Predmet.ProtustrankaFormatedOIB>
  <DomainObject.Predmet.ProtustrankaFormatedWithAdress>
    <izvorni_sadrzaj> PETKOVČANKA d.o.o. za trgovinu i usluge, Petkovec 8, 42223 Varaždinske Toplice</izvorni_sadrzaj>
    <derivirana_varijabla naziv="DomainObject.Predmet.ProtustrankaFormatedWithAdress_1"> PETKOVČANKA d.o.o. za trgovinu i usluge, Petkovec 8, 42223 Varaždinske Toplice</derivirana_varijabla>
  </DomainObject.Predmet.ProtustrankaFormatedWithAdress>
  <DomainObject.Predmet.ProtustrankaFormatedWithAdressOIB>
    <izvorni_sadrzaj> PETKOVČANKA d.o.o. za trgovinu i usluge, OIB 55623727242, Petkovec 8, 42223 Varaždinske Toplice</izvorni_sadrzaj>
    <derivirana_varijabla naziv="DomainObject.Predmet.ProtustrankaFormatedWithAdressOIB_1"> PETKOVČANKA d.o.o. za trgovinu i usluge, OIB 55623727242, Petkovec 8, 42223 Varaždinske Toplice</derivirana_varijabla>
  </DomainObject.Predmet.ProtustrankaFormatedWithAdressOIB>
  <DomainObject.Predmet.ProtustrankaWithAdress>
    <izvorni_sadrzaj>PETKOVČANKA d.o.o. za trgovinu i usluge Petkovec 8, 42223 Varaždinske Toplice</izvorni_sadrzaj>
    <derivirana_varijabla naziv="DomainObject.Predmet.ProtustrankaWithAdress_1">PETKOVČANKA d.o.o. za trgovinu i usluge Petkovec 8, 42223 Varaždinske Toplice</derivirana_varijabla>
  </DomainObject.Predmet.ProtustrankaWithAdress>
  <DomainObject.Predmet.ProtustrankaWithAdressOIB>
    <izvorni_sadrzaj>PETKOVČANKA d.o.o. za trgovinu i usluge, OIB 55623727242, Petkovec 8, 42223 Varaždinske Toplice</izvorni_sadrzaj>
    <derivirana_varijabla naziv="DomainObject.Predmet.ProtustrankaWithAdressOIB_1">PETKOVČANKA d.o.o. za trgovinu i usluge, OIB 55623727242, Petkovec 8, 42223 Varaždinske Toplice</derivirana_varijabla>
  </DomainObject.Predmet.ProtustrankaWithAdressOIB>
  <DomainObject.Predmet.ProtustrankaNazivFormated>
    <izvorni_sadrzaj>PETKOVČANKA d.o.o. za trgovinu i usluge</izvorni_sadrzaj>
    <derivirana_varijabla naziv="DomainObject.Predmet.ProtustrankaNazivFormated_1">PETKOVČANKA d.o.o. za trgovinu i usluge</derivirana_varijabla>
  </DomainObject.Predmet.ProtustrankaNazivFormated>
  <DomainObject.Predmet.ProtustrankaNazivFormatedOIB>
    <izvorni_sadrzaj>PETKOVČANKA d.o.o. za trgovinu i usluge, OIB 55623727242</izvorni_sadrzaj>
    <derivirana_varijabla naziv="DomainObject.Predmet.ProtustrankaNazivFormatedOIB_1">PETKOVČANKA d.o.o. za trgovinu i usluge, OIB 55623727242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9363.42</izvorni_sadrzaj>
    <derivirana_varijabla naziv="DomainObject.Predmet.TrenutnaVrijednost_1">9363.42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PETKOVČANKA d.o.o. za trgovinu i usluge</item>
    </izvorni_sadrzaj>
    <derivirana_varijabla naziv="DomainObject.Predmet.ProtuStrankaListFormated_1">
      <item>PETKOVČANKA d.o.o. za trgovinu i usluge</item>
    </derivirana_varijabla>
  </DomainObject.Predmet.ProtuStrankaListFormated>
  <DomainObject.Predmet.ProtuStrankaListFormatedOIB>
    <izvorni_sadrzaj>
      <item>PETKOVČANKA d.o.o. za trgovinu i usluge, OIB 55623727242</item>
    </izvorni_sadrzaj>
    <derivirana_varijabla naziv="DomainObject.Predmet.ProtuStrankaListFormatedOIB_1">
      <item>PETKOVČANKA d.o.o. za trgovinu i usluge, OIB 55623727242</item>
    </derivirana_varijabla>
  </DomainObject.Predmet.ProtuStrankaListFormatedOIB>
  <DomainObject.Predmet.ProtuStrankaListFormatedWithAdress>
    <izvorni_sadrzaj>
      <item>PETKOVČANKA d.o.o. za trgovinu i usluge, Petkovec 8, 42223 Varaždinske Toplice</item>
    </izvorni_sadrzaj>
    <derivirana_varijabla naziv="DomainObject.Predmet.ProtuStrankaListFormatedWithAdress_1">
      <item>PETKOVČANKA d.o.o. za trgovinu i usluge, Petkovec 8, 42223 Varaždinske Toplice</item>
    </derivirana_varijabla>
  </DomainObject.Predmet.ProtuStrankaListFormatedWithAdress>
  <DomainObject.Predmet.ProtuStrankaListFormatedWithAdressOIB>
    <izvorni_sadrzaj>
      <item>PETKOVČANKA d.o.o. za trgovinu i usluge, OIB 55623727242, Petkovec 8, 42223 Varaždinske Toplice</item>
    </izvorni_sadrzaj>
    <derivirana_varijabla naziv="DomainObject.Predmet.ProtuStrankaListFormatedWithAdressOIB_1">
      <item>PETKOVČANKA d.o.o. za trgovinu i usluge, OIB 55623727242, Petkovec 8, 42223 Varaždinske Toplice</item>
    </derivirana_varijabla>
  </DomainObject.Predmet.ProtuStrankaListFormatedWithAdressOIB>
  <DomainObject.Predmet.ProtuStrankaListNazivFormated>
    <izvorni_sadrzaj>
      <item>PETKOVČANKA d.o.o. za trgovinu i usluge</item>
    </izvorni_sadrzaj>
    <derivirana_varijabla naziv="DomainObject.Predmet.ProtuStrankaListNazivFormated_1">
      <item>PETKOVČANKA d.o.o. za trgovinu i usluge</item>
    </derivirana_varijabla>
  </DomainObject.Predmet.ProtuStrankaListNazivFormated>
  <DomainObject.Predmet.ProtuStrankaListNazivFormatedOIB>
    <izvorni_sadrzaj>
      <item>PETKOVČANKA d.o.o. za trgovinu i usluge, OIB 55623727242</item>
    </izvorni_sadrzaj>
    <derivirana_varijabla naziv="DomainObject.Predmet.ProtuStrankaListNazivFormatedOIB_1">
      <item>PETKOVČANKA d.o.o. za trgovinu i usluge, OIB 55623727242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PETKOVČANKA d.o.o. za trgovinu i usluge</izvorni_sadrzaj>
    <derivirana_varijabla naziv="DomainObject.Predmet.ProtustrankaIDrugi_1">PETKOVČANKA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PETKOVČANKA d.o.o. za trgovinu i usluge, OIB 55623727242, Petkovec 8, 42223 Varaždinske Toplice</izvorni_sadrzaj>
    <derivirana_varijabla naziv="DomainObject.Predmet.ProtustrankaIDrugiAdressOIB_1">PETKOVČANKA d.o.o. za trgovinu i usluge, OIB 55623727242, Petkovec 8,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PETKOVČANKA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PETKOVČANKA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PETKOVČANKA d.o.o. za trgovinu i usluge, OIB 55623727242, Petkovec 8,42223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PETKOVČANKA d.o.o. za trgovinu i usluge, OIB 55623727242, Petkovec 8,42223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55623727242</item>
      <item>, OIB null</item>
    </izvorni_sadrzaj>
    <derivirana_varijabla naziv="DomainObject.Predmet.SudioniciListNazivOIB_1">
      <item>, OIB null</item>
      <item>, OIB 85821130368</item>
      <item>, OIB 55623727242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2533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2015-11-06T13:01:00Z</dcterms:created>
  <dc:creator>user</dc:creator>
  <cp:lastModifiedBy>Maja Marčec</cp:lastModifiedBy>
  <cp:lastPrinted>2015-11-06T12:59:00Z</cp:lastPrinted>
  <dcterms:modified xmlns:xsi="http://www.w3.org/2001/XMLSchema-instance" xsi:type="dcterms:W3CDTF">2015-11-06T13:27:00Z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