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f560" w14:paraId="db6f560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A7030">
        <w:t>662/16-3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EA7030" w:rsidRPr="00EA7030">
        <w:t>SJAJNA d.o.o. za usluge i trgovinu</w:t>
      </w:r>
      <w:r w:rsidR="00EA7030">
        <w:t>, Zagreb</w:t>
      </w:r>
      <w:r w:rsidR="009B13A5">
        <w:t xml:space="preserve">, </w:t>
      </w:r>
      <w:r w:rsidR="00EA7030">
        <w:t>Braće Domany 8</w:t>
      </w:r>
      <w:r w:rsidR="009B13A5">
        <w:t xml:space="preserve"> MBS: </w:t>
      </w:r>
      <w:r w:rsidR="00EA7030" w:rsidRPr="00EA7030">
        <w:t>080590225</w:t>
      </w:r>
      <w:r w:rsidR="009B13A5">
        <w:t xml:space="preserve"> </w:t>
      </w:r>
      <w:r w:rsidR="007D572D">
        <w:t xml:space="preserve">OIB: </w:t>
      </w:r>
      <w:r w:rsidR="00EA7030" w:rsidRPr="00EA7030">
        <w:t>27959466256</w:t>
      </w:r>
      <w:r w:rsidR="000F035C">
        <w:t xml:space="preserve"> </w:t>
      </w:r>
      <w:r w:rsidR="00A668B9">
        <w:t xml:space="preserve"> </w:t>
      </w:r>
      <w:r w:rsidR="00B232AC">
        <w:t xml:space="preserve">dana </w:t>
      </w:r>
      <w:r w:rsidR="000F035C">
        <w:t>7. ožujka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EA7030">
        <w:t xml:space="preserve">Davor Kristić, </w:t>
      </w:r>
      <w:r w:rsidR="009B13A5">
        <w:t xml:space="preserve"> </w:t>
      </w:r>
      <w:r w:rsidR="00EA7030">
        <w:t xml:space="preserve">Zagreb, </w:t>
      </w:r>
      <w:r w:rsidR="009B13A5">
        <w:t xml:space="preserve"> </w:t>
      </w:r>
      <w:r w:rsidR="00EA7030">
        <w:t xml:space="preserve">Stenjevečka 8D </w:t>
      </w:r>
      <w:r w:rsidR="000F035C">
        <w:t>OIB:</w:t>
      </w:r>
      <w:r w:rsidR="007D572D" w:rsidRPr="000F035C">
        <w:rPr>
          <w:szCs w:val="24"/>
        </w:rPr>
        <w:t xml:space="preserve"> </w:t>
      </w:r>
      <w:r w:rsidR="00EA7030">
        <w:rPr>
          <w:rFonts w:cs="Times New Roman"/>
          <w:szCs w:val="24"/>
        </w:rPr>
        <w:t>51848296888</w:t>
      </w:r>
      <w:r w:rsidR="009B13A5">
        <w:rPr>
          <w:rFonts w:cs="Times New Roman"/>
          <w:szCs w:val="24"/>
        </w:rPr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EA7030" w:rsidRPr="00EA7030">
        <w:t>SJAJNA d.o.o. za usluge i trgovinu</w:t>
      </w:r>
      <w:r w:rsidR="00EA7030">
        <w:t xml:space="preserve">, Zagreb, Braće Domany 8 MBS: </w:t>
      </w:r>
      <w:r w:rsidR="00EA7030" w:rsidRPr="00EA7030">
        <w:t>080590225</w:t>
      </w:r>
      <w:r w:rsidR="00EA7030">
        <w:t xml:space="preserve"> OIB: </w:t>
      </w:r>
      <w:r w:rsidR="00EA7030" w:rsidRPr="00EA7030">
        <w:t>27959466256</w:t>
      </w:r>
      <w:r w:rsidR="00EA7030">
        <w:t xml:space="preserve">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A7030">
        <w:t>42.942,46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F035C">
        <w:t xml:space="preserve">7. ožujka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7421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742184">
        <w:t>,v.r.</w:t>
      </w:r>
    </w:p>
    <w:p w:rsidRDefault="00742184" w:rsidR="007421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2184" w:rsidP="00742184" w:rsidR="0074218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0F035C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42184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B13A5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A7030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SJAJNA d.o.o. za usluge i trgovinu</izvorni_sadrzaj>
    <derivirana_varijabla naziv="DomainObject.Predmet.ProtustrankaFormated_1">  SJAJNA d.o.o. za usluge i trgovinu</derivirana_varijabla>
  </DomainObject.Predmet.ProtustrankaFormated>
  <DomainObject.Predmet.ProtustrankaFormatedOIB>
    <izvorni_sadrzaj>  SJAJNA d.o.o. za usluge i trgovinu, OIB 27959466256</izvorni_sadrzaj>
    <derivirana_varijabla naziv="DomainObject.Predmet.ProtustrankaFormatedOIB_1">  SJAJNA d.o.o. za usluge i trgovinu, OIB 27959466256</derivirana_varijabla>
  </DomainObject.Predmet.ProtustrankaFormatedOIB>
  <DomainObject.Predmet.ProtustrankaFormatedWithAdress>
    <izvorni_sadrzaj> SJAJNA d.o.o. za usluge i trgovinu, Braće Domany 8, 10000 Zagreb</izvorni_sadrzaj>
    <derivirana_varijabla naziv="DomainObject.Predmet.ProtustrankaFormatedWithAdress_1"> SJAJNA d.o.o. za usluge i trgovinu, Braće Domany 8, 10000 Zagreb</derivirana_varijabla>
  </DomainObject.Predmet.ProtustrankaFormatedWithAdress>
  <DomainObject.Predmet.ProtustrankaFormatedWithAdressOIB>
    <izvorni_sadrzaj> SJAJNA d.o.o. za usluge i trgovinu, OIB 27959466256, Braće Domany 8, 10000 Zagreb</izvorni_sadrzaj>
    <derivirana_varijabla naziv="DomainObject.Predmet.ProtustrankaFormatedWithAdressOIB_1"> SJAJNA d.o.o. za usluge i trgovinu, OIB 27959466256, Braće Domany 8, 10000 Zagreb</derivirana_varijabla>
  </DomainObject.Predmet.ProtustrankaFormatedWithAdressOIB>
  <DomainObject.Predmet.ProtustrankaWithAdress>
    <izvorni_sadrzaj>SJAJNA d.o.o. za usluge i trgovinu Braće Domany 8, 10000 Zagreb</izvorni_sadrzaj>
    <derivirana_varijabla naziv="DomainObject.Predmet.ProtustrankaWithAdress_1">SJAJNA d.o.o. za usluge i trgovinu Braće Domany 8, 10000 Zagreb</derivirana_varijabla>
  </DomainObject.Predmet.ProtustrankaWithAdress>
  <DomainObject.Predmet.ProtustrankaWithAdressOIB>
    <izvorni_sadrzaj>SJAJNA d.o.o. za usluge i trgovinu, OIB 27959466256, Braće Domany 8, 10000 Zagreb</izvorni_sadrzaj>
    <derivirana_varijabla naziv="DomainObject.Predmet.ProtustrankaWithAdressOIB_1">SJAJNA d.o.o. za usluge i trgovinu, OIB 27959466256, Braće Domany 8, 10000 Zagreb</derivirana_varijabla>
  </DomainObject.Predmet.ProtustrankaWithAdressOIB>
  <DomainObject.Predmet.ProtustrankaNazivFormated>
    <izvorni_sadrzaj>SJAJNA d.o.o. za usluge i trgovinu</izvorni_sadrzaj>
    <derivirana_varijabla naziv="DomainObject.Predmet.ProtustrankaNazivFormated_1">SJAJNA d.o.o. za usluge i trgovinu</derivirana_varijabla>
  </DomainObject.Predmet.ProtustrankaNazivFormated>
  <DomainObject.Predmet.ProtustrankaNazivFormatedOIB>
    <izvorni_sadrzaj>SJAJNA d.o.o. za usluge i trgovinu, OIB 27959466256</izvorni_sadrzaj>
    <derivirana_varijabla naziv="DomainObject.Predmet.ProtustrankaNazivFormatedOIB_1">SJAJNA d.o.o. za usluge i trgovinu, OIB 27959466256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d.o.o. za usluge i trgovinu</item>
    </izvorni_sadrzaj>
    <derivirana_varijabla naziv="DomainObject.Predmet.ProtuStrankaListFormated_1">
      <item>SJAJNA d.o.o. za usluge i trgovinu</item>
    </derivirana_varijabla>
  </DomainObject.Predmet.ProtuStrankaListFormated>
  <DomainObject.Predmet.ProtuStrankaListFormatedOIB>
    <izvorni_sadrzaj>
      <item>SJAJNA d.o.o. za usluge i trgovinu, OIB 27959466256</item>
    </izvorni_sadrzaj>
    <derivirana_varijabla naziv="DomainObject.Predmet.ProtuStrankaListFormatedOIB_1">
      <item>SJAJNA d.o.o. za usluge i trgovinu, OIB 27959466256</item>
    </derivirana_varijabla>
  </DomainObject.Predmet.ProtuStrankaListFormatedOIB>
  <DomainObject.Predmet.ProtuStrankaListFormatedWithAdress>
    <izvorni_sadrzaj>
      <item>SJAJNA d.o.o. za usluge i trgovinu, Braće Domany 8, 10000 Zagreb</item>
    </izvorni_sadrzaj>
    <derivirana_varijabla naziv="DomainObject.Predmet.ProtuStrankaListFormatedWithAdress_1">
      <item>SJAJNA d.o.o. za usluge i trgovinu, Braće Domany 8, 10000 Zagreb</item>
    </derivirana_varijabla>
  </DomainObject.Predmet.ProtuStrankaListFormatedWithAdress>
  <DomainObject.Predmet.ProtuStrankaListFormatedWithAdressOIB>
    <izvorni_sadrzaj>
      <item>SJAJNA d.o.o. za usluge i trgovinu, OIB 27959466256, Braće Domany 8, 10000 Zagreb</item>
    </izvorni_sadrzaj>
    <derivirana_varijabla naziv="DomainObject.Predmet.ProtuStrankaListFormatedWithAdressOIB_1">
      <item>SJAJNA d.o.o. za usluge i trgovinu, OIB 27959466256, Braće Domany 8, 10000 Zagreb</item>
    </derivirana_varijabla>
  </DomainObject.Predmet.ProtuStrankaListFormatedWithAdressOIB>
  <DomainObject.Predmet.ProtuStrankaListNazivFormated>
    <izvorni_sadrzaj>
      <item>SJAJNA d.o.o. za usluge i trgovinu</item>
    </izvorni_sadrzaj>
    <derivirana_varijabla naziv="DomainObject.Predmet.ProtuStrankaListNazivFormated_1">
      <item>SJAJNA d.o.o. za usluge i trgovinu</item>
    </derivirana_varijabla>
  </DomainObject.Predmet.ProtuStrankaListNazivFormated>
  <DomainObject.Predmet.ProtuStrankaListNazivFormatedOIB>
    <izvorni_sadrzaj>
      <item>SJAJNA d.o.o. za usluge i trgovinu, OIB 27959466256</item>
    </izvorni_sadrzaj>
    <derivirana_varijabla naziv="DomainObject.Predmet.ProtuStrankaListNazivFormatedOIB_1">
      <item>SJAJNA d.o.o. za usluge i trgovinu, OIB 27959466256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d.o.o. za usluge i trgovinu</izvorni_sadrzaj>
    <derivirana_varijabla naziv="DomainObject.Predmet.ProtustrankaIDrugi_1">SJAJNA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SJAJNA d.o.o. za usluge i trgovinu, OIB 27959466256, Braće Domany 8, 10000 Zagreb</izvorni_sadrzaj>
    <derivirana_varijabla naziv="DomainObject.Predmet.ProtustrankaIDrugiAdressOIB_1">SJAJNA d.o.o. za usluge i trgovinu, OIB 27959466256,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SJAJNA d.o.o. za usluge i trgovinu</item>
    </izvorni_sadrzaj>
    <derivirana_varijabla naziv="DomainObject.Predmet.SudioniciListNaziv_1">
      <item>FINA Regionalni centar Zagreb</item>
      <item>SJAJNA 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SJAJNA d.o.o. za usluge i trgovinu, OIB 27959466256, Braće Domany 8,10000 Zagreb</item>
    </izvorni_sadrzaj>
    <derivirana_varijabla naziv="DomainObject.Predmet.SudioniciListAdressOIB_1">
      <item>FINA Regionalni centar Zagreb, OIB 85821130368, Trg svibanjskih žrtava 1995. br. 1,10000 Zagreb</item>
      <item>SJAJNA d.o.o. za usluge i trgovinu, OIB 27959466256,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27959466256</item>
    </izvorni_sadrzaj>
    <derivirana_varijabla naziv="DomainObject.Predmet.SudioniciListNazivOIB_1">
      <item>, OIB 85821130368</item>
      <item>, OIB 27959466256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1912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2016-03-07T14:03:00Z</dcterms:created>
  <dc:creator>Vinka Mihalinčić</dc:creator>
  <cp:lastModifiedBy>Vinka Mihalinčić</cp:lastModifiedBy>
  <cp:lastPrinted>2016-03-07T13:53:00Z</cp:lastPrinted>
  <dcterms:modified xmlns:xsi="http://www.w3.org/2001/XMLSchema-instance" xsi:type="dcterms:W3CDTF">2016-03-07T14:04:00Z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