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4ddacd6" w14:paraId="4ddacd6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531783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531783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31783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7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69D6D-D0D4-4B66-B7A2-845C1DBDC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Odvjetnica Tamara Mušnjak Špišić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