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991a" w14:paraId="bc6991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784DAD" w:rsidRPr="00784DAD">
        <w:t>ŠPORTSKO-REKREACIJSKA UDRUGA ˝TRSTENIK˝, OIB: 40561587423, Split, Dinka Šimunovića 10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84DAD" w:rsidRPr="00784DAD">
        <w:t>ŠPORTSKO-REKREACIJSKA UDRUGA ˝TRSTENIK˝, OIB: 40561587423, Split, Dinka Šimunovića 10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784DAD">
        <w:t>18. kolovoza</w:t>
      </w:r>
      <w:r w:rsidR="00FE015A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E2DE2">
        <w:t>12</w:t>
      </w:r>
      <w:r w:rsidR="00FE015A">
        <w:t>0</w:t>
      </w:r>
      <w:r w:rsidR="00D47D0D">
        <w:t xml:space="preserve"> </w:t>
      </w:r>
      <w:r w:rsidR="008A558F" w:rsidRPr="008A558F">
        <w:t xml:space="preserve">dana, u ukupnom iznosu </w:t>
      </w:r>
      <w:r w:rsidR="002E2DE2">
        <w:t xml:space="preserve">od </w:t>
      </w:r>
      <w:r w:rsidR="00784DAD">
        <w:t>8.346,80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784DAD">
      <w:t>16</w:t>
    </w:r>
    <w:r w:rsidR="00FE015A">
      <w:t>9</w:t>
    </w:r>
    <w:r w:rsidR="00784DAD">
      <w:t>0</w:t>
    </w:r>
    <w:r w:rsidR="00FE015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2DE2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84DAD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0A45"/>
    <w:rsid w:val="00811CA0"/>
    <w:rsid w:val="0081370F"/>
    <w:rsid w:val="008363DF"/>
    <w:rsid w:val="00837BAF"/>
    <w:rsid w:val="00842D52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50D79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E0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St-1690/2016</izvorni_sadrzaj>
    <derivirana_varijabla naziv="DomainObject.Predmet.OznakaBroj_1">St-1690/2016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ŠPORTSKO-REKREACIJSKA UDRUGA "TRSTENIK"</izvorni_sadrzaj>
    <derivirana_varijabla naziv="DomainObject.Predmet.ProtustrankaFormated_1">  ŠPORTSKO-REKREACIJSKA UDRUGA "TRSTENIK"</derivirana_varijabla>
  </DomainObject.Predmet.ProtustrankaFormated>
  <DomainObject.Predmet.ProtustrankaFormatedOIB>
    <izvorni_sadrzaj>  ŠPORTSKO-REKREACIJSKA UDRUGA "TRSTENIK", OIB 40561587423</izvorni_sadrzaj>
    <derivirana_varijabla naziv="DomainObject.Predmet.ProtustrankaFormatedOIB_1">  ŠPORTSKO-REKREACIJSKA UDRUGA "TRSTENIK", OIB 40561587423</derivirana_varijabla>
  </DomainObject.Predmet.ProtustrankaFormatedOIB>
  <DomainObject.Predmet.ProtustrankaFormatedWithAdress>
    <izvorni_sadrzaj> ŠPORTSKO-REKREACIJSKA UDRUGA "TRSTENIK", Dinka Šimunovića 10, 21000 Split</izvorni_sadrzaj>
    <derivirana_varijabla naziv="DomainObject.Predmet.ProtustrankaFormatedWithAdress_1"> ŠPORTSKO-REKREACIJSKA UDRUGA "TRSTENIK", Dinka Šimunovića 10, 21000 Split</derivirana_varijabla>
  </DomainObject.Predmet.ProtustrankaFormatedWithAdress>
  <DomainObject.Predmet.ProtustrankaFormatedWithAdressOIB>
    <izvorni_sadrzaj> ŠPORTSKO-REKREACIJSKA UDRUGA "TRSTENIK", OIB 40561587423, Dinka Šimunovića 10, 21000 Split</izvorni_sadrzaj>
    <derivirana_varijabla naziv="DomainObject.Predmet.ProtustrankaFormatedWithAdressOIB_1"> ŠPORTSKO-REKREACIJSKA UDRUGA "TRSTENIK", OIB 40561587423, Dinka Šimunovića 10, 21000 Split</derivirana_varijabla>
  </DomainObject.Predmet.ProtustrankaFormatedWithAdressOIB>
  <DomainObject.Predmet.ProtustrankaWithAdress>
    <izvorni_sadrzaj>ŠPORTSKO-REKREACIJSKA UDRUGA "TRSTENIK" Dinka Šimunovića 10, 21000 Split</izvorni_sadrzaj>
    <derivirana_varijabla naziv="DomainObject.Predmet.ProtustrankaWithAdress_1">ŠPORTSKO-REKREACIJSKA UDRUGA "TRSTENIK" Dinka Šimunovića 10, 21000 Split</derivirana_varijabla>
  </DomainObject.Predmet.ProtustrankaWithAdress>
  <DomainObject.Predmet.ProtustrankaWithAdressOIB>
    <izvorni_sadrzaj>ŠPORTSKO-REKREACIJSKA UDRUGA "TRSTENIK", OIB 40561587423, Dinka Šimunovića 10, 21000 Split</izvorni_sadrzaj>
    <derivirana_varijabla naziv="DomainObject.Predmet.ProtustrankaWithAdressOIB_1">ŠPORTSKO-REKREACIJSKA UDRUGA "TRSTENIK", OIB 40561587423, Dinka Šimunovića 10, 21000 Split</derivirana_varijabla>
  </DomainObject.Predmet.ProtustrankaWithAdressOIB>
  <DomainObject.Predmet.ProtustrankaNazivFormated>
    <izvorni_sadrzaj>ŠPORTSKO-REKREACIJSKA UDRUGA "TRSTENIK"</izvorni_sadrzaj>
    <derivirana_varijabla naziv="DomainObject.Predmet.ProtustrankaNazivFormated_1">ŠPORTSKO-REKREACIJSKA UDRUGA "TRSTENIK"</derivirana_varijabla>
  </DomainObject.Predmet.ProtustrankaNazivFormated>
  <DomainObject.Predmet.ProtustrankaNazivFormatedOIB>
    <izvorni_sadrzaj>ŠPORTSKO-REKREACIJSKA UDRUGA "TRSTENIK", OIB 40561587423</izvorni_sadrzaj>
    <derivirana_varijabla naziv="DomainObject.Predmet.ProtustrankaNazivFormatedOIB_1">ŠPORTSKO-REKREACIJSKA UDRUGA "TRSTENIK", OIB 40561587423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8346.80</izvorni_sadrzaj>
    <derivirana_varijabla naziv="DomainObject.Predmet.TrenutnaVrijednost_1">8346.80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ŠPORTSKO-REKREACIJSKA UDRUGA "TRSTENIK"</item>
    </izvorni_sadrzaj>
    <derivirana_varijabla naziv="DomainObject.Predmet.ProtuStrankaListFormated_1">
      <item>ŠPORTSKO-REKREACIJSKA UDRUGA "TRSTENIK"</item>
    </derivirana_varijabla>
  </DomainObject.Predmet.ProtuStrankaListFormated>
  <DomainObject.Predmet.ProtuStrankaListFormatedOIB>
    <izvorni_sadrzaj>
      <item>ŠPORTSKO-REKREACIJSKA UDRUGA "TRSTENIK", OIB 40561587423</item>
    </izvorni_sadrzaj>
    <derivirana_varijabla naziv="DomainObject.Predmet.ProtuStrankaListFormatedOIB_1">
      <item>ŠPORTSKO-REKREACIJSKA UDRUGA "TRSTENIK", OIB 40561587423</item>
    </derivirana_varijabla>
  </DomainObject.Predmet.ProtuStrankaListFormatedOIB>
  <DomainObject.Predmet.ProtuStrankaListFormatedWithAdress>
    <izvorni_sadrzaj>
      <item>ŠPORTSKO-REKREACIJSKA UDRUGA "TRSTENIK", Dinka Šimunovića 10, 21000 Split</item>
    </izvorni_sadrzaj>
    <derivirana_varijabla naziv="DomainObject.Predmet.ProtuStrankaListFormatedWithAdress_1">
      <item>ŠPORTSKO-REKREACIJSKA UDRUGA "TRSTENIK", Dinka Šimunovića 10, 21000 Split</item>
    </derivirana_varijabla>
  </DomainObject.Predmet.ProtuStrankaListFormatedWithAdress>
  <DomainObject.Predmet.ProtuStrankaListFormatedWithAdressOIB>
    <izvorni_sadrzaj>
      <item>ŠPORTSKO-REKREACIJSKA UDRUGA "TRSTENIK", OIB 40561587423, Dinka Šimunovića 10, 21000 Split</item>
    </izvorni_sadrzaj>
    <derivirana_varijabla naziv="DomainObject.Predmet.ProtuStrankaListFormatedWithAdressOIB_1">
      <item>ŠPORTSKO-REKREACIJSKA UDRUGA "TRSTENIK", OIB 40561587423, Dinka Šimunovića 10, 21000 Split</item>
    </derivirana_varijabla>
  </DomainObject.Predmet.ProtuStrankaListFormatedWithAdressOIB>
  <DomainObject.Predmet.ProtuStrankaListNazivFormated>
    <izvorni_sadrzaj>
      <item>ŠPORTSKO-REKREACIJSKA UDRUGA "TRSTENIK"</item>
    </izvorni_sadrzaj>
    <derivirana_varijabla naziv="DomainObject.Predmet.ProtuStrankaListNazivFormated_1">
      <item>ŠPORTSKO-REKREACIJSKA UDRUGA "TRSTENIK"</item>
    </derivirana_varijabla>
  </DomainObject.Predmet.ProtuStrankaListNazivFormated>
  <DomainObject.Predmet.ProtuStrankaListNazivFormatedOIB>
    <izvorni_sadrzaj>
      <item>ŠPORTSKO-REKREACIJSKA UDRUGA "TRSTENIK", OIB 40561587423</item>
    </izvorni_sadrzaj>
    <derivirana_varijabla naziv="DomainObject.Predmet.ProtuStrankaListNazivFormatedOIB_1">
      <item>ŠPORTSKO-REKREACIJSKA UDRUGA "TRSTENIK", OIB 40561587423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ŠPORTSKO-REKREACIJSKA UDRUGA "TRSTENIK"</izvorni_sadrzaj>
    <derivirana_varijabla naziv="DomainObject.Predmet.ProtustrankaIDrugi_1">ŠPORTSKO-REKREACIJSKA UDRUGA "TRSTENIK"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ŠPORTSKO-REKREACIJSKA UDRUGA "TRSTENIK", OIB 40561587423, Dinka Šimunovića 10, 21000 Split</izvorni_sadrzaj>
    <derivirana_varijabla naziv="DomainObject.Predmet.ProtustrankaIDrugiAdressOIB_1">ŠPORTSKO-REKREACIJSKA UDRUGA "TRSTENIK", OIB 40561587423, Dinka Šimunovića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ŠPORTSKO-REKREACIJSKA UDRUGA "TRSTENIK"</item>
      <item>FINANCIJSKA AGENCIJA, RC SPLIT</item>
    </izvorni_sadrzaj>
    <derivirana_varijabla naziv="DomainObject.Predmet.SudioniciListNaziv_1">
      <item>ŠPORTSKO-REKREACIJSKA UDRUGA "TRSTENIK"</item>
      <item>FINANCIJSKA AGENCIJA, RC SPLIT</item>
    </derivirana_varijabla>
  </DomainObject.Predmet.SudioniciListNaziv>
  <DomainObject.Predmet.SudioniciListAdressOIB>
    <izvorni_sadrzaj>
      <item>ŠPORTSKO-REKREACIJSKA UDRUGA "TRSTENIK", OIB 40561587423, Dinka Šimunovića 10,21000 Split</item>
      <item>FINANCIJSKA AGENCIJA, RC SPLIT, OIB 85821130368, Mažuranićevo šetalište 24 b,21000 Split</item>
    </izvorni_sadrzaj>
    <derivirana_varijabla naziv="DomainObject.Predmet.SudioniciListAdressOIB_1">
      <item>ŠPORTSKO-REKREACIJSKA UDRUGA "TRSTENIK", OIB 40561587423, Dinka Šimunovića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40561587423</item>
      <item>, OIB 85821130368</item>
    </izvorni_sadrzaj>
    <derivirana_varijabla naziv="DomainObject.Predmet.SudioniciListNazivOIB_1">
      <item>, OIB 40561587423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0701F-65B6-4451-8C1C-418ABDFCF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1863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2016-12-29T08:47:00Z</dcterms:created>
  <dc:creator>nmarkovic</dc:creator>
  <cp:lastModifiedBy>Ana Golub Gruić</cp:lastModifiedBy>
  <cp:lastPrinted>2016-12-29T08:47:00Z</cp:lastPrinted>
  <dcterms:modified xmlns:xsi="http://www.w3.org/2001/XMLSchema-instance" xsi:type="dcterms:W3CDTF">2016-12-29T09:01:00Z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