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1774" w14:paraId="03d1774" w:rsidRDefault="005C6A8D" w:rsidP="005C6A8D" w:rsidR="005C6A8D" w:rsidRPr="004C0FC6">
      <w:pPr>
        <w15:collapsed w:val="false"/>
        <w:rPr>
          <w:b/>
        </w:rPr>
      </w:pPr>
      <w:bookmarkStart w:name="_GoBack" w:id="0"/>
      <w:bookmarkEnd w:id="0"/>
      <w:r w:rsidRPr="004C0FC6">
        <w:rPr>
          <w:b/>
        </w:rPr>
        <w:t xml:space="preserve">                  </w:t>
      </w:r>
      <w:r w:rsidRPr="004C0FC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4C0FC6">
        <w:rPr>
          <w:b/>
        </w:rPr>
        <w:t xml:space="preserve">                                                            </w:t>
      </w:r>
    </w:p>
    <w:p w:rsidRDefault="005C6A8D" w:rsidP="005C6A8D" w:rsidR="005C6A8D" w:rsidRPr="004C0FC6">
      <w:r w:rsidRPr="004C0FC6">
        <w:t xml:space="preserve">    REPUBLIKA HRVATSKA </w:t>
      </w:r>
      <w:r w:rsidRPr="004C0FC6">
        <w:tab/>
      </w:r>
      <w:r w:rsidRPr="004C0FC6">
        <w:tab/>
      </w:r>
      <w:r w:rsidRPr="004C0FC6">
        <w:tab/>
      </w:r>
      <w:r w:rsidRPr="004C0FC6">
        <w:tab/>
      </w:r>
      <w:r w:rsidRPr="004C0FC6">
        <w:tab/>
      </w:r>
    </w:p>
    <w:p w:rsidRDefault="005C6A8D" w:rsidP="005C6A8D" w:rsidR="005C6A8D" w:rsidRPr="004C0FC6">
      <w:r w:rsidRPr="004C0FC6">
        <w:t xml:space="preserve"> TRGOVAČKI SUD U PAZINU</w:t>
      </w:r>
    </w:p>
    <w:p w:rsidRDefault="005C6A8D" w:rsidP="005C6A8D" w:rsidR="005C6A8D" w:rsidRPr="004C0FC6">
      <w:r w:rsidRPr="004C0FC6">
        <w:t xml:space="preserve">     5</w:t>
      </w:r>
      <w:r>
        <w:t xml:space="preserve">2000 PAZIN, Dršćevka 1 </w:t>
      </w:r>
      <w:r>
        <w:tab/>
      </w:r>
      <w:r>
        <w:tab/>
      </w:r>
      <w:r>
        <w:tab/>
      </w:r>
      <w:r>
        <w:tab/>
      </w:r>
      <w:r>
        <w:tab/>
        <w:t xml:space="preserve">       </w:t>
      </w:r>
      <w:r w:rsidRPr="004C0FC6">
        <w:t>Posl. br.: 2 St-</w:t>
      </w:r>
      <w:r>
        <w:t>88</w:t>
      </w:r>
      <w:r w:rsidRPr="004C0FC6">
        <w:t>/15-</w:t>
      </w:r>
      <w:r>
        <w:t>9</w:t>
      </w:r>
    </w:p>
    <w:p w:rsidRDefault="005C6A8D" w:rsidP="005C6A8D" w:rsidR="005C6A8D">
      <w:pPr>
        <w:rPr>
          <w:b/>
        </w:rPr>
      </w:pPr>
    </w:p>
    <w:p w:rsidRDefault="005C6A8D" w:rsidP="005C6A8D" w:rsidR="005C6A8D" w:rsidRPr="004C0FC6">
      <w:pPr>
        <w:rPr>
          <w:b/>
        </w:rPr>
      </w:pPr>
    </w:p>
    <w:p w:rsidRDefault="005C6A8D" w:rsidP="005C6A8D" w:rsidR="005C6A8D" w:rsidRPr="004C0FC6">
      <w:pPr>
        <w:jc w:val="center"/>
        <w:rPr>
          <w:b/>
        </w:rPr>
      </w:pPr>
      <w:r w:rsidRPr="004C0FC6">
        <w:t xml:space="preserve"> U  I M E  R E P U B L I K E   H R V A T S K E</w:t>
      </w:r>
    </w:p>
    <w:p w:rsidRDefault="005C6A8D" w:rsidP="005C6A8D" w:rsidR="005C6A8D" w:rsidRPr="004C0FC6"/>
    <w:p w:rsidRDefault="005C6A8D" w:rsidP="005C6A8D" w:rsidR="005C6A8D" w:rsidRPr="004C0FC6">
      <w:pPr>
        <w:jc w:val="center"/>
      </w:pPr>
      <w:r w:rsidRPr="004C0FC6">
        <w:t>R J E Š E NJ E</w:t>
      </w:r>
    </w:p>
    <w:p w:rsidRDefault="005C6A8D" w:rsidP="005C6A8D" w:rsidR="005C6A8D">
      <w:pPr>
        <w:jc w:val="both"/>
      </w:pPr>
    </w:p>
    <w:p w:rsidRDefault="005C6A8D" w:rsidP="005C6A8D" w:rsidR="005C6A8D" w:rsidRPr="004C0FC6">
      <w:pPr>
        <w:jc w:val="both"/>
      </w:pPr>
    </w:p>
    <w:p w:rsidRDefault="005C6A8D" w:rsidP="005C6A8D" w:rsidR="005C6A8D" w:rsidRPr="004C0FC6">
      <w:pPr>
        <w:jc w:val="both"/>
      </w:pPr>
      <w:r w:rsidRPr="004C0FC6">
        <w:tab/>
        <w:t xml:space="preserve">Trgovački sud u Pazinu, po stečajnom sucu Adrijani Labinjan Skok, po prijedlogu predlagatelja – dužnika </w:t>
      </w:r>
      <w:r w:rsidR="0081215D">
        <w:t>PERITUS d.o.o., Umag, Murine, Galići 48/c, OIB: 27241226552</w:t>
      </w:r>
      <w:r w:rsidR="0081215D" w:rsidRPr="002B79D6">
        <w:t>,</w:t>
      </w:r>
      <w:r w:rsidR="0081215D">
        <w:t xml:space="preserve"> MBS: 040177329</w:t>
      </w:r>
      <w:r w:rsidRPr="004C0FC6">
        <w:t xml:space="preserve">, za otvaranje stečajnog postupka nad dužnikom </w:t>
      </w:r>
      <w:r w:rsidR="0081215D">
        <w:t>PERITUS d.o.o., Umag, Murine, Galići 48/c, OIB: 27241226552</w:t>
      </w:r>
      <w:r w:rsidR="0081215D" w:rsidRPr="002B79D6">
        <w:t>,</w:t>
      </w:r>
      <w:r w:rsidR="0081215D">
        <w:t xml:space="preserve"> MBS: 040177329</w:t>
      </w:r>
      <w:r w:rsidRPr="004C0FC6">
        <w:t>, dana 6. svibnja 2016.</w:t>
      </w:r>
    </w:p>
    <w:p w:rsidRDefault="005C6A8D" w:rsidP="005C6A8D" w:rsidR="005C6A8D" w:rsidRPr="004C0FC6">
      <w:pPr>
        <w:jc w:val="both"/>
      </w:pPr>
    </w:p>
    <w:p w:rsidRDefault="005C6A8D" w:rsidP="005C6A8D" w:rsidR="005C6A8D" w:rsidRPr="004C0FC6">
      <w:pPr>
        <w:jc w:val="center"/>
      </w:pPr>
      <w:r w:rsidRPr="004C0FC6">
        <w:t>r i j e š i o   j e</w:t>
      </w:r>
    </w:p>
    <w:p w:rsidRDefault="005C6A8D" w:rsidP="005C6A8D" w:rsidR="005C6A8D" w:rsidRPr="004C0FC6">
      <w:pPr>
        <w:jc w:val="both"/>
      </w:pPr>
    </w:p>
    <w:p w:rsidRDefault="005C6A8D" w:rsidP="005C6A8D" w:rsidR="005C6A8D" w:rsidRPr="004C0FC6">
      <w:pPr>
        <w:jc w:val="both"/>
      </w:pPr>
      <w:r w:rsidRPr="004C0FC6">
        <w:tab/>
        <w:t xml:space="preserve">Odbacuje se prijedlog predlagatelja – dužnika za otvaranje stečajnog postupka nad dužnikom </w:t>
      </w:r>
      <w:r w:rsidR="0081215D">
        <w:t>PERITUS d.o.o., Umag, Murine, Galići 48/c, OIB: 27241226552</w:t>
      </w:r>
      <w:r w:rsidR="0081215D" w:rsidRPr="002B79D6">
        <w:t>,</w:t>
      </w:r>
      <w:r w:rsidR="0081215D">
        <w:t xml:space="preserve"> MBS: 040177329</w:t>
      </w:r>
      <w:r w:rsidRPr="004C0FC6">
        <w:t>, od 31. kolovoza 2015. godine.</w:t>
      </w:r>
    </w:p>
    <w:p w:rsidRDefault="005C6A8D" w:rsidP="005C6A8D" w:rsidR="005C6A8D" w:rsidRPr="004C0FC6">
      <w:pPr>
        <w:jc w:val="both"/>
      </w:pPr>
    </w:p>
    <w:p w:rsidRDefault="005C6A8D" w:rsidP="005C6A8D" w:rsidR="005C6A8D" w:rsidRPr="004C0FC6">
      <w:pPr>
        <w:jc w:val="center"/>
      </w:pPr>
      <w:r w:rsidRPr="004C0FC6">
        <w:t>Obrazloženje</w:t>
      </w:r>
    </w:p>
    <w:p w:rsidRDefault="005C6A8D" w:rsidP="005C6A8D" w:rsidR="005C6A8D" w:rsidRPr="004C0FC6">
      <w:pPr>
        <w:jc w:val="center"/>
      </w:pPr>
    </w:p>
    <w:p w:rsidRDefault="005C6A8D" w:rsidP="005C6A8D" w:rsidR="005C6A8D" w:rsidRPr="004C0FC6">
      <w:pPr>
        <w:jc w:val="both"/>
      </w:pPr>
      <w:r w:rsidRPr="004C0FC6">
        <w:tab/>
        <w:t>Dana 31. kolovoza 2015. g. predan je na poštu preporučeno prijedlog za o</w:t>
      </w:r>
      <w:r w:rsidR="0081215D">
        <w:t>tvaranje stečajnog postupka nad</w:t>
      </w:r>
      <w:r w:rsidRPr="004C0FC6">
        <w:t xml:space="preserve"> </w:t>
      </w:r>
      <w:r w:rsidR="0081215D">
        <w:t>PERITUS d.o.o., Umag, Murine, Galići 48/c, OIB: 27241226552</w:t>
      </w:r>
      <w:r w:rsidR="0081215D" w:rsidRPr="002B79D6">
        <w:t>,</w:t>
      </w:r>
      <w:r w:rsidR="0081215D">
        <w:t xml:space="preserve"> MBS: 040177329</w:t>
      </w:r>
      <w:r w:rsidRPr="004C0FC6">
        <w:t>.</w:t>
      </w:r>
    </w:p>
    <w:p w:rsidRDefault="005C6A8D" w:rsidP="005C6A8D" w:rsidR="005C6A8D" w:rsidRPr="004C0FC6">
      <w:pPr>
        <w:jc w:val="both"/>
      </w:pPr>
      <w:r w:rsidRPr="004C0FC6">
        <w:tab/>
        <w:t>S obzirom da prijedlog nije bio potpisan po podnosiocu, isti je zaključkom od 10. rujna 2015. g. vraćen predlagatelju u smislu odredbe čl. 109. Zakona o parničnom postupku u svezi s čl. 6. Stečajnog zakona (Narodne novine broj 44/96, 29/99, 129/00, 123/03, 82/06, 116/10, 25/12, 133/12, dalje: SZ), te mu je naloženo da u roku od 15 dana od dostave prijepisa tog zaključka dostavi sudu prijedlog za otvaranje stečajnog postupka potpisan po podnosiocu tog podneska, uz upozorenje da će se prijedlog odbaciti ako podnesak ne bude vraćen u određenom roku i ako bude vraćen bez potpisa podnosioca.</w:t>
      </w:r>
    </w:p>
    <w:p w:rsidRDefault="005C6A8D" w:rsidP="005C6A8D" w:rsidR="005C6A8D" w:rsidRPr="004C0FC6">
      <w:pPr>
        <w:jc w:val="both"/>
      </w:pPr>
      <w:r w:rsidRPr="004C0FC6">
        <w:tab/>
        <w:t xml:space="preserve">Navedeni zaključak upućen je predlagatelju </w:t>
      </w:r>
      <w:r w:rsidR="0081215D">
        <w:t>PERITUS d.o.o., na adresu Umag, Murine, Galići 48/c</w:t>
      </w:r>
      <w:r w:rsidRPr="004C0FC6">
        <w:t>, koja je navedena u prijedlogu. Međutim, pošiljka se vratila s naznakom "</w:t>
      </w:r>
      <w:r w:rsidR="0081215D">
        <w:t>odselio</w:t>
      </w:r>
      <w:r w:rsidRPr="004C0FC6">
        <w:t xml:space="preserve">". Uvidom u izvadak iz sudskog registra za </w:t>
      </w:r>
      <w:r w:rsidR="0081215D">
        <w:t>PERITUS d.o.o.</w:t>
      </w:r>
      <w:r w:rsidRPr="004C0FC6">
        <w:t xml:space="preserve"> utvrđeno je da je adresa sjedišta društva upisana Umag, </w:t>
      </w:r>
      <w:r w:rsidR="0081215D">
        <w:t>Galići 48/c</w:t>
      </w:r>
      <w:r w:rsidRPr="004C0FC6">
        <w:t>, što znači da je istovjetna adresi iz prijedloga, na koju je pošiljka upućena. Dostava pokušana i na adresu društva Silbio d.o.o., Miroslava Krleže 3, na koju je predlagatelj predložio vršiti dostavu, vraćena je s naznakom "obaviješten nije podigao pošiljku"</w:t>
      </w:r>
      <w:r w:rsidR="0081215D">
        <w:t>.</w:t>
      </w:r>
    </w:p>
    <w:p w:rsidRDefault="005C6A8D" w:rsidP="005C6A8D" w:rsidR="005C6A8D" w:rsidRPr="004C0FC6">
      <w:pPr>
        <w:jc w:val="both"/>
      </w:pPr>
      <w:r w:rsidRPr="004C0FC6">
        <w:tab/>
        <w:t>Slijedom navedenog, a na temelju odredbe čl. 134.a Zakona o parničnom postupku u svezi s čl. 6. SZ-a (Narodne Novine broj 71/15), dostava zaključka predlagatelju izvršena je putem oglasne ploče dana 11.3.2016.</w:t>
      </w:r>
    </w:p>
    <w:p w:rsidRDefault="005C6A8D" w:rsidP="005C6A8D" w:rsidR="005C6A8D" w:rsidRPr="004C0FC6">
      <w:pPr>
        <w:jc w:val="both"/>
      </w:pPr>
      <w:r w:rsidRPr="004C0FC6">
        <w:lastRenderedPageBreak/>
        <w:tab/>
        <w:t>S obzirom da podnositelj prijedloga u određenom roku nije postupio po zaključku suda od 10. rujna 2015. g., te nije dostavio potpisani prijedlog, to je po odredbi čl. 106. st. 2. i čl. 109. st. 4. Zakona o parničnom postupku u svezi s čl. 6. SZ-a donesena odluka kao u izreci.</w:t>
      </w:r>
    </w:p>
    <w:p w:rsidRDefault="005C6A8D" w:rsidP="005C6A8D" w:rsidR="005C6A8D" w:rsidRPr="004C0FC6">
      <w:pPr>
        <w:jc w:val="both"/>
      </w:pPr>
    </w:p>
    <w:p w:rsidRDefault="005C6A8D" w:rsidP="005C6A8D" w:rsidR="005C6A8D" w:rsidRPr="004C0FC6">
      <w:pPr>
        <w:ind w:firstLine="708"/>
        <w:jc w:val="both"/>
      </w:pPr>
    </w:p>
    <w:p w:rsidRDefault="005C6A8D" w:rsidP="005C6A8D" w:rsidR="005C6A8D" w:rsidRPr="004C0FC6">
      <w:pPr>
        <w:jc w:val="center"/>
      </w:pPr>
      <w:r w:rsidRPr="004C0FC6">
        <w:t>U Pazinu, dana 6. svibnja 2016.</w:t>
      </w:r>
    </w:p>
    <w:p w:rsidRDefault="005C6A8D" w:rsidP="005C6A8D" w:rsidR="005C6A8D">
      <w:pPr>
        <w:jc w:val="center"/>
      </w:pPr>
    </w:p>
    <w:p w:rsidRDefault="005C6A8D" w:rsidP="005C6A8D" w:rsidR="005C6A8D" w:rsidRPr="004C0FC6">
      <w:pPr>
        <w:jc w:val="center"/>
      </w:pPr>
    </w:p>
    <w:p w:rsidRDefault="005C6A8D" w:rsidP="005C6A8D" w:rsidR="005C6A8D" w:rsidRPr="004C0FC6">
      <w:pPr>
        <w:jc w:val="both"/>
      </w:pPr>
      <w:r w:rsidRPr="004C0FC6">
        <w:tab/>
      </w:r>
      <w:r w:rsidRPr="004C0FC6">
        <w:tab/>
      </w:r>
      <w:r w:rsidRPr="004C0FC6">
        <w:tab/>
      </w:r>
      <w:r w:rsidRPr="004C0FC6">
        <w:tab/>
      </w:r>
      <w:r w:rsidRPr="004C0FC6">
        <w:tab/>
      </w:r>
      <w:r w:rsidRPr="004C0FC6">
        <w:tab/>
      </w:r>
      <w:r w:rsidRPr="004C0FC6">
        <w:tab/>
      </w:r>
      <w:r w:rsidRPr="004C0FC6">
        <w:tab/>
      </w:r>
      <w:r w:rsidRPr="004C0FC6">
        <w:tab/>
        <w:t xml:space="preserve">            Stečajni sudac:</w:t>
      </w:r>
    </w:p>
    <w:p w:rsidRDefault="005C6A8D" w:rsidP="005C6A8D" w:rsidR="005C6A8D" w:rsidRPr="004C0FC6">
      <w:pPr>
        <w:jc w:val="both"/>
      </w:pPr>
      <w:r w:rsidRPr="004C0FC6">
        <w:tab/>
      </w:r>
      <w:r w:rsidRPr="004C0FC6">
        <w:tab/>
      </w:r>
      <w:r w:rsidRPr="004C0FC6">
        <w:tab/>
      </w:r>
      <w:r w:rsidRPr="004C0FC6">
        <w:tab/>
      </w:r>
      <w:r w:rsidRPr="004C0FC6">
        <w:tab/>
      </w:r>
      <w:r w:rsidRPr="004C0FC6">
        <w:tab/>
      </w:r>
      <w:r w:rsidRPr="004C0FC6">
        <w:tab/>
        <w:t xml:space="preserve">                     Adrijana Labinjan Skok, v.r.   </w:t>
      </w:r>
    </w:p>
    <w:p w:rsidRDefault="005C6A8D" w:rsidP="005C6A8D" w:rsidR="005C6A8D" w:rsidRPr="004C0FC6">
      <w:pPr>
        <w:jc w:val="both"/>
      </w:pPr>
    </w:p>
    <w:p w:rsidRDefault="005C6A8D" w:rsidP="005C6A8D" w:rsidR="005C6A8D" w:rsidRPr="004C0FC6">
      <w:pPr>
        <w:jc w:val="both"/>
      </w:pPr>
    </w:p>
    <w:p w:rsidRDefault="005C6A8D" w:rsidP="005C6A8D" w:rsidR="005C6A8D" w:rsidRPr="004C0FC6">
      <w:pPr>
        <w:jc w:val="both"/>
      </w:pPr>
    </w:p>
    <w:p w:rsidRDefault="005C6A8D" w:rsidP="005C6A8D" w:rsidR="005C6A8D" w:rsidRPr="004C0FC6">
      <w:pPr>
        <w:jc w:val="both"/>
      </w:pPr>
      <w:r w:rsidRPr="004C0FC6">
        <w:t>UPUTA O PRAVNOM LIJEKU:</w:t>
      </w:r>
    </w:p>
    <w:p w:rsidRDefault="005C6A8D" w:rsidP="005C6A8D" w:rsidR="005C6A8D" w:rsidRPr="004C0FC6">
      <w:pPr>
        <w:jc w:val="both"/>
      </w:pPr>
      <w:r w:rsidRPr="004C0FC6">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5C6A8D" w:rsidP="005C6A8D" w:rsidR="005C6A8D" w:rsidRPr="004C0FC6"/>
    <w:p w:rsidRDefault="005C6A8D" w:rsidP="005C6A8D" w:rsidR="005C6A8D" w:rsidRPr="004C0FC6">
      <w:r w:rsidRPr="004C0FC6">
        <w:t xml:space="preserve">DNA: </w:t>
      </w:r>
    </w:p>
    <w:p w:rsidRDefault="005C6A8D" w:rsidP="005C6A8D" w:rsidR="005C6A8D">
      <w:r>
        <w:t>- p</w:t>
      </w:r>
      <w:r w:rsidRPr="004C0FC6">
        <w:t xml:space="preserve">redlagatelj - dužnik </w:t>
      </w:r>
      <w:r w:rsidR="0081215D">
        <w:t>PERITUS d.o.o., Umag, Murine, Galići 48/c</w:t>
      </w:r>
    </w:p>
    <w:p w:rsidRDefault="005C6A8D" w:rsidP="005C6A8D" w:rsidR="005C6A8D" w:rsidRPr="004C0FC6">
      <w:r>
        <w:t>- mrežna stranica e-oglasna ploča sudova (8 dana)</w:t>
      </w:r>
    </w:p>
    <w:p w:rsidRDefault="005C6A8D" w:rsidP="005C6A8D" w:rsidR="005C6A8D" w:rsidRPr="004C0FC6"/>
    <w:p w:rsidRDefault="005C6A8D" w:rsidP="005C6A8D" w:rsidR="005C6A8D" w:rsidRPr="004C0FC6"/>
    <w:p w:rsidRDefault="005C6A8D" w:rsidP="005C6A8D" w:rsidR="005C6A8D" w:rsidRPr="004C0FC6"/>
    <w:p w:rsidRDefault="00504E6A" w:rsidR="00500701"/>
    <w:sectPr w:rsidSect="004C0FC6" w:rsidR="00500701">
      <w:headerReference w:type="default" r:id="rId9"/>
      <w:pgSz w:h="16838" w:w="11906"/>
      <w:pgMar w:gutter="0" w:footer="709" w:header="709" w:left="1418" w:bottom="170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A8D" w:rsidP="005C6A8D" w:rsidR="005C6A8D">
      <w:r>
        <w:separator/>
      </w:r>
    </w:p>
  </w:endnote>
  <w:endnote w:id="0" w:type="continuationSeparator">
    <w:p w:rsidRDefault="005C6A8D" w:rsidP="005C6A8D" w:rsidR="005C6A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A8D" w:rsidP="005C6A8D" w:rsidR="005C6A8D">
      <w:r>
        <w:separator/>
      </w:r>
    </w:p>
  </w:footnote>
  <w:footnote w:id="0" w:type="continuationSeparator">
    <w:p w:rsidRDefault="005C6A8D" w:rsidP="005C6A8D" w:rsidR="005C6A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6400405"/>
      <w:docPartObj>
        <w:docPartGallery w:val="Page Numbers (Top of Page)"/>
        <w:docPartUnique/>
      </w:docPartObj>
    </w:sdtPr>
    <w:sdtEndPr/>
    <w:sdtContent>
      <w:p w:rsidRDefault="0081215D" w:rsidP="005E6C5D" w:rsidR="005E6C5D" w:rsidRPr="00AE27A1">
        <w:r>
          <w:tab/>
        </w:r>
        <w:r>
          <w:tab/>
        </w:r>
        <w:r>
          <w:tab/>
        </w:r>
        <w:r>
          <w:tab/>
        </w:r>
        <w:r>
          <w:tab/>
        </w:r>
        <w:r>
          <w:tab/>
        </w:r>
        <w:r>
          <w:fldChar w:fldCharType="begin"/>
        </w:r>
        <w:r>
          <w:instrText>PAGE   \* MERGEFORMAT</w:instrText>
        </w:r>
        <w:r>
          <w:fldChar w:fldCharType="separate"/>
        </w:r>
        <w:r w:rsidR="00504E6A">
          <w:rPr>
            <w:noProof/>
          </w:rPr>
          <w:t>2</w:t>
        </w:r>
        <w:r>
          <w:fldChar w:fldCharType="end"/>
        </w:r>
        <w:r>
          <w:tab/>
        </w:r>
        <w:r>
          <w:tab/>
        </w:r>
        <w:r>
          <w:tab/>
          <w:t xml:space="preserve">        </w:t>
        </w:r>
        <w:r w:rsidR="005C6A8D">
          <w:t xml:space="preserve"> </w:t>
        </w:r>
        <w:r w:rsidR="005C6A8D" w:rsidRPr="004C0FC6">
          <w:t>Posl. br.: 2 St-</w:t>
        </w:r>
        <w:r w:rsidR="005C6A8D">
          <w:t>88</w:t>
        </w:r>
        <w:r w:rsidR="005C6A8D" w:rsidRPr="004C0FC6">
          <w:t>/15-</w:t>
        </w:r>
        <w:r w:rsidR="005C6A8D">
          <w:t>9</w:t>
        </w:r>
      </w:p>
      <w:p w:rsidRDefault="00504E6A" w:rsidR="002212C4">
        <w:pPr>
          <w:pStyle w:val="Zaglavlje"/>
          <w:jc w:val="center"/>
        </w:pPr>
      </w:p>
    </w:sdtContent>
  </w:sdt>
  <w:p w:rsidRDefault="00504E6A" w:rsidP="00802FC9" w:rsidR="0079402A" w:rsidRPr="00B45351">
    <w:pPr>
      <w:pStyle w:val="Zaglavlje"/>
      <w:jc w:val="right"/>
      <w:rPr>
        <w:b/>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6A8D"/>
    <w:rsid w:val="00504E6A"/>
    <w:rsid w:val="00554328"/>
    <w:rsid w:val="005C6A8D"/>
    <w:rsid w:val="0081215D"/>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6A8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C6A8D"/>
    <w:pPr>
      <w:tabs>
        <w:tab w:pos="4536" w:val="center"/>
        <w:tab w:pos="9072" w:val="right"/>
      </w:tabs>
    </w:pPr>
  </w:style>
  <w:style w:customStyle="true" w:styleId="ZaglavljeChar" w:type="character">
    <w:name w:val="Zaglavlje Char"/>
    <w:basedOn w:val="Zadanifontodlomka"/>
    <w:link w:val="Zaglavlje"/>
    <w:uiPriority w:val="99"/>
    <w:rsid w:val="005C6A8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5C6A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6A8D"/>
    <w:rPr>
      <w:rFonts w:cs="Tahoma" w:eastAsia="Times New Roman" w:hAnsi="Tahoma" w:ascii="Tahoma"/>
      <w:sz w:val="16"/>
      <w:szCs w:val="16"/>
      <w:lang w:eastAsia="hr-HR"/>
    </w:rPr>
  </w:style>
  <w:style w:styleId="Podnoje" w:type="paragraph">
    <w:name w:val="footer"/>
    <w:basedOn w:val="Normal"/>
    <w:link w:val="PodnojeChar"/>
    <w:uiPriority w:val="99"/>
    <w:unhideWhenUsed/>
    <w:rsid w:val="005C6A8D"/>
    <w:pPr>
      <w:tabs>
        <w:tab w:pos="4536" w:val="center"/>
        <w:tab w:pos="9072" w:val="right"/>
      </w:tabs>
    </w:pPr>
  </w:style>
  <w:style w:customStyle="true" w:styleId="PodnojeChar" w:type="character">
    <w:name w:val="Podnožje Char"/>
    <w:basedOn w:val="Zadanifontodlomka"/>
    <w:link w:val="Podnoje"/>
    <w:uiPriority w:val="99"/>
    <w:rsid w:val="005C6A8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04E6A"/>
    <w:rPr>
      <w:color w:val="808080"/>
      <w:bdr w:space="0" w:sz="0" w:color="auto" w:val="none"/>
      <w:shd w:fill="auto" w:color="auto" w:val="clear"/>
    </w:rPr>
  </w:style>
  <w:style w:customStyle="true" w:styleId="eSPISCCParagraphDefaultFont" w:type="character">
    <w:name w:val="eSPIS_CC_Paragraph Default Font"/>
    <w:basedOn w:val="Zadanifontodlomka"/>
    <w:rsid w:val="00504E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4E6A"/>
    <w:rPr>
      <w:b/>
      <w:bdr w:space="0" w:sz="0" w:color="auto" w:val="none"/>
      <w:shd w:fill="FFFFCC" w:color="auto" w:val="clear"/>
      <w:lang w:val="hr-HR"/>
    </w:rPr>
  </w:style>
  <w:style w:customStyle="true" w:styleId="PozadinaSvijetloCrvena" w:type="character">
    <w:name w:val="Pozadina_SvijetloCrvena"/>
    <w:basedOn w:val="eSPISCCParagraphDefaultFont"/>
    <w:rsid w:val="00504E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4E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6A8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C6A8D"/>
    <w:pPr>
      <w:tabs>
        <w:tab w:pos="4536" w:val="center"/>
        <w:tab w:pos="9072" w:val="right"/>
      </w:tabs>
    </w:pPr>
  </w:style>
  <w:style w:customStyle="1" w:styleId="ZaglavljeChar" w:type="character">
    <w:name w:val="Zaglavlje Char"/>
    <w:basedOn w:val="Zadanifontodlomka"/>
    <w:link w:val="Zaglavlje"/>
    <w:uiPriority w:val="99"/>
    <w:rsid w:val="005C6A8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5C6A8D"/>
    <w:rPr>
      <w:rFonts w:ascii="Tahoma" w:cs="Tahoma" w:hAnsi="Tahoma"/>
      <w:sz w:val="16"/>
      <w:szCs w:val="16"/>
    </w:rPr>
  </w:style>
  <w:style w:customStyle="1" w:styleId="TekstbaloniaChar" w:type="character">
    <w:name w:val="Tekst balončića Char"/>
    <w:basedOn w:val="Zadanifontodlomka"/>
    <w:link w:val="Tekstbalonia"/>
    <w:uiPriority w:val="99"/>
    <w:semiHidden/>
    <w:rsid w:val="005C6A8D"/>
    <w:rPr>
      <w:rFonts w:ascii="Tahoma" w:cs="Tahoma" w:eastAsia="Times New Roman" w:hAnsi="Tahoma"/>
      <w:sz w:val="16"/>
      <w:szCs w:val="16"/>
      <w:lang w:eastAsia="hr-HR"/>
    </w:rPr>
  </w:style>
  <w:style w:styleId="Podnoje" w:type="paragraph">
    <w:name w:val="footer"/>
    <w:basedOn w:val="Normal"/>
    <w:link w:val="PodnojeChar"/>
    <w:uiPriority w:val="99"/>
    <w:unhideWhenUsed/>
    <w:rsid w:val="005C6A8D"/>
    <w:pPr>
      <w:tabs>
        <w:tab w:pos="4536" w:val="center"/>
        <w:tab w:pos="9072" w:val="right"/>
      </w:tabs>
    </w:pPr>
  </w:style>
  <w:style w:customStyle="1" w:styleId="PodnojeChar" w:type="character">
    <w:name w:val="Podnožje Char"/>
    <w:basedOn w:val="Zadanifontodlomka"/>
    <w:link w:val="Podnoje"/>
    <w:uiPriority w:val="99"/>
    <w:rsid w:val="005C6A8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04E6A"/>
    <w:rPr>
      <w:color w:val="808080"/>
      <w:bdr w:color="auto" w:space="0" w:sz="0" w:val="none"/>
      <w:shd w:color="auto" w:fill="auto" w:val="clear"/>
    </w:rPr>
  </w:style>
  <w:style w:customStyle="1" w:styleId="eSPISCCParagraphDefaultFont" w:type="character">
    <w:name w:val="eSPIS_CC_Paragraph Default Font"/>
    <w:basedOn w:val="Zadanifontodlomka"/>
    <w:rsid w:val="00504E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4E6A"/>
    <w:rPr>
      <w:b/>
      <w:bdr w:color="auto" w:space="0" w:sz="0" w:val="none"/>
      <w:shd w:color="auto" w:fill="FFFFCC" w:val="clear"/>
      <w:lang w:val="hr-HR"/>
    </w:rPr>
  </w:style>
  <w:style w:customStyle="1" w:styleId="PozadinaSvijetloCrvena" w:type="character">
    <w:name w:val="Pozadina_SvijetloCrvena"/>
    <w:basedOn w:val="eSPISCCParagraphDefaultFont"/>
    <w:rsid w:val="00504E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4E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2015.</izvorni_sadrzaj>
    <derivirana_varijabla naziv="DomainObject.Predmet.DatumOsnivanja_1">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St-88/2015</izvorni_sadrzaj>
    <derivirana_varijabla naziv="DomainObject.Predmet.OznakaBroj_1">St-88/2015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PERITUS d.o.o. UMAG</izvorni_sadrzaj>
    <derivirana_varijabla naziv="DomainObject.Predmet.ProtustrankaFormated_1">  PERITUS d.o.o. UMAG</derivirana_varijabla>
  </DomainObject.Predmet.ProtustrankaFormated>
  <DomainObject.Predmet.ProtustrankaFormatedOIB>
    <izvorni_sadrzaj>  PERITUS d.o.o. UMAG, OIB 27241226552</izvorni_sadrzaj>
    <derivirana_varijabla naziv="DomainObject.Predmet.ProtustrankaFormatedOIB_1">  PERITUS d.o.o. UMAG, OIB 27241226552</derivirana_varijabla>
  </DomainObject.Predmet.ProtustrankaFormatedOIB>
  <DomainObject.Predmet.ProtustrankaFormatedWithAdress>
    <izvorni_sadrzaj> PERITUS d.o.o. UMAG, Murine, Galići 48/c, 52470 Umag</izvorni_sadrzaj>
    <derivirana_varijabla naziv="DomainObject.Predmet.ProtustrankaFormatedWithAdress_1"> PERITUS d.o.o. UMAG, Murine, Galići 48/c, 52470 Umag</derivirana_varijabla>
  </DomainObject.Predmet.ProtustrankaFormatedWithAdress>
  <DomainObject.Predmet.ProtustrankaFormatedWithAdressOIB>
    <izvorni_sadrzaj> PERITUS d.o.o. UMAG, OIB 27241226552, Murine, Galići 48/c, 52470 Umag</izvorni_sadrzaj>
    <derivirana_varijabla naziv="DomainObject.Predmet.ProtustrankaFormatedWithAdressOIB_1"> PERITUS d.o.o. UMAG, OIB 27241226552, Murine, Galići 48/c, 52470 Umag</derivirana_varijabla>
  </DomainObject.Predmet.ProtustrankaFormatedWithAdressOIB>
  <DomainObject.Predmet.ProtustrankaWithAdress>
    <izvorni_sadrzaj>PERITUS d.o.o. UMAG Murine, Galići 48/c, 52470 Umag</izvorni_sadrzaj>
    <derivirana_varijabla naziv="DomainObject.Predmet.ProtustrankaWithAdress_1">PERITUS d.o.o. UMAG Murine, Galići 48/c, 52470 Umag</derivirana_varijabla>
  </DomainObject.Predmet.ProtustrankaWithAdress>
  <DomainObject.Predmet.ProtustrankaWithAdressOIB>
    <izvorni_sadrzaj>PERITUS d.o.o. UMAG, OIB 27241226552, Murine, Galići 48/c, 52470 Umag</izvorni_sadrzaj>
    <derivirana_varijabla naziv="DomainObject.Predmet.ProtustrankaWithAdressOIB_1">PERITUS d.o.o. UMAG, OIB 27241226552, Murine, Galići 48/c, 52470 Umag</derivirana_varijabla>
  </DomainObject.Predmet.ProtustrankaWithAdressOIB>
  <DomainObject.Predmet.ProtustrankaNazivFormated>
    <izvorni_sadrzaj>PERITUS d.o.o. UMAG</izvorni_sadrzaj>
    <derivirana_varijabla naziv="DomainObject.Predmet.ProtustrankaNazivFormated_1">PERITUS d.o.o. UMAG</derivirana_varijabla>
  </DomainObject.Predmet.ProtustrankaNazivFormated>
  <DomainObject.Predmet.ProtustrankaNazivFormatedOIB>
    <izvorni_sadrzaj>PERITUS d.o.o. UMAG, OIB 27241226552</izvorni_sadrzaj>
    <derivirana_varijabla naziv="DomainObject.Predmet.ProtustrankaNazivFormatedOIB_1">PERITUS d.o.o. UMAG, OIB 27241226552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PERITUS d.o.o. UMAG</izvorni_sadrzaj>
    <derivirana_varijabla naziv="DomainObject.Predmet.StrankaFormated_1">  PERITUS d.o.o. UMAG</derivirana_varijabla>
  </DomainObject.Predmet.StrankaFormated>
  <DomainObject.Predmet.StrankaFormatedOIB>
    <izvorni_sadrzaj>  PERITUS d.o.o. UMAG, OIB 27241226552</izvorni_sadrzaj>
    <derivirana_varijabla naziv="DomainObject.Predmet.StrankaFormatedOIB_1">  PERITUS d.o.o. UMAG, OIB 27241226552</derivirana_varijabla>
  </DomainObject.Predmet.StrankaFormatedOIB>
  <DomainObject.Predmet.StrankaFormatedWithAdress>
    <izvorni_sadrzaj> PERITUS d.o.o. UMAG, Murine, Galići 48/c, 52470 Umag</izvorni_sadrzaj>
    <derivirana_varijabla naziv="DomainObject.Predmet.StrankaFormatedWithAdress_1"> PERITUS d.o.o. UMAG, Murine, Galići 48/c, 52470 Umag</derivirana_varijabla>
  </DomainObject.Predmet.StrankaFormatedWithAdress>
  <DomainObject.Predmet.StrankaFormatedWithAdressOIB>
    <izvorni_sadrzaj> PERITUS d.o.o. UMAG, OIB 27241226552, Murine, Galići 48/c, 52470 Umag</izvorni_sadrzaj>
    <derivirana_varijabla naziv="DomainObject.Predmet.StrankaFormatedWithAdressOIB_1"> PERITUS d.o.o. UMAG, OIB 27241226552, Murine, Galići 48/c, 52470 Umag</derivirana_varijabla>
  </DomainObject.Predmet.StrankaFormatedWithAdressOIB>
  <DomainObject.Predmet.StrankaWithAdress>
    <izvorni_sadrzaj>PERITUS d.o.o. UMAG Murine, Galići 48/c,52470 Umag</izvorni_sadrzaj>
    <derivirana_varijabla naziv="DomainObject.Predmet.StrankaWithAdress_1">PERITUS d.o.o. UMAG Murine, Galići 48/c,52470 Umag</derivirana_varijabla>
  </DomainObject.Predmet.StrankaWithAdress>
  <DomainObject.Predmet.StrankaWithAdressOIB>
    <izvorni_sadrzaj>PERITUS d.o.o. UMAG, OIB 27241226552, Murine, Galići 48/c,52470 Umag</izvorni_sadrzaj>
    <derivirana_varijabla naziv="DomainObject.Predmet.StrankaWithAdressOIB_1">PERITUS d.o.o. UMAG, OIB 27241226552, Murine, Galići 48/c,52470 Umag</derivirana_varijabla>
  </DomainObject.Predmet.StrankaWithAdressOIB>
  <DomainObject.Predmet.StrankaNazivFormated>
    <izvorni_sadrzaj>PERITUS d.o.o. UMAG</izvorni_sadrzaj>
    <derivirana_varijabla naziv="DomainObject.Predmet.StrankaNazivFormated_1">PERITUS d.o.o. UMAG</derivirana_varijabla>
  </DomainObject.Predmet.StrankaNazivFormated>
  <DomainObject.Predmet.StrankaNazivFormatedOIB>
    <izvorni_sadrzaj>PERITUS d.o.o. UMAG, OIB 27241226552</izvorni_sadrzaj>
    <derivirana_varijabla naziv="DomainObject.Predmet.StrankaNazivFormatedOIB_1">PERITUS d.o.o. UMAG, OIB 27241226552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PERITUS d.o.o. UMAG</item>
    </izvorni_sadrzaj>
    <derivirana_varijabla naziv="DomainObject.Predmet.StrankaListFormated_1">
      <item>PERITUS d.o.o. UMAG</item>
    </derivirana_varijabla>
  </DomainObject.Predmet.StrankaListFormated>
  <DomainObject.Predmet.StrankaListFormatedOIB>
    <izvorni_sadrzaj>
      <item>PERITUS d.o.o. UMAG, OIB 27241226552</item>
    </izvorni_sadrzaj>
    <derivirana_varijabla naziv="DomainObject.Predmet.StrankaListFormatedOIB_1">
      <item>PERITUS d.o.o. UMAG, OIB 27241226552</item>
    </derivirana_varijabla>
  </DomainObject.Predmet.StrankaListFormatedOIB>
  <DomainObject.Predmet.StrankaListFormatedWithAdress>
    <izvorni_sadrzaj>
      <item>PERITUS d.o.o. UMAG, Murine, Galići 48/c, 52470 Umag</item>
    </izvorni_sadrzaj>
    <derivirana_varijabla naziv="DomainObject.Predmet.StrankaListFormatedWithAdress_1">
      <item>PERITUS d.o.o. UMAG, Murine, Galići 48/c, 52470 Umag</item>
    </derivirana_varijabla>
  </DomainObject.Predmet.StrankaListFormatedWithAdress>
  <DomainObject.Predmet.StrankaListFormatedWithAdressOIB>
    <izvorni_sadrzaj>
      <item>PERITUS d.o.o. UMAG, OIB 27241226552, Murine, Galići 48/c, 52470 Umag</item>
    </izvorni_sadrzaj>
    <derivirana_varijabla naziv="DomainObject.Predmet.StrankaListFormatedWithAdressOIB_1">
      <item>PERITUS d.o.o. UMAG, OIB 27241226552, Murine, Galići 48/c, 52470 Umag</item>
    </derivirana_varijabla>
  </DomainObject.Predmet.StrankaListFormatedWithAdressOIB>
  <DomainObject.Predmet.StrankaListNazivFormated>
    <izvorni_sadrzaj>
      <item>PERITUS d.o.o. UMAG</item>
    </izvorni_sadrzaj>
    <derivirana_varijabla naziv="DomainObject.Predmet.StrankaListNazivFormated_1">
      <item>PERITUS d.o.o. UMAG</item>
    </derivirana_varijabla>
  </DomainObject.Predmet.StrankaListNazivFormated>
  <DomainObject.Predmet.StrankaListNazivFormatedOIB>
    <izvorni_sadrzaj>
      <item>PERITUS d.o.o. UMAG, OIB 27241226552</item>
    </izvorni_sadrzaj>
    <derivirana_varijabla naziv="DomainObject.Predmet.StrankaListNazivFormatedOIB_1">
      <item>PERITUS d.o.o. UMAG, OIB 27241226552</item>
    </derivirana_varijabla>
  </DomainObject.Predmet.StrankaListNazivFormatedOIB>
  <DomainObject.Predmet.ProtuStrankaListFormated>
    <izvorni_sadrzaj>
      <item>PERITUS d.o.o. UMAG</item>
    </izvorni_sadrzaj>
    <derivirana_varijabla naziv="DomainObject.Predmet.ProtuStrankaListFormated_1">
      <item>PERITUS d.o.o. UMAG</item>
    </derivirana_varijabla>
  </DomainObject.Predmet.ProtuStrankaListFormated>
  <DomainObject.Predmet.ProtuStrankaListFormatedOIB>
    <izvorni_sadrzaj>
      <item>PERITUS d.o.o. UMAG, OIB 27241226552</item>
    </izvorni_sadrzaj>
    <derivirana_varijabla naziv="DomainObject.Predmet.ProtuStrankaListFormatedOIB_1">
      <item>PERITUS d.o.o. UMAG, OIB 27241226552</item>
    </derivirana_varijabla>
  </DomainObject.Predmet.ProtuStrankaListFormatedOIB>
  <DomainObject.Predmet.ProtuStrankaListFormatedWithAdress>
    <izvorni_sadrzaj>
      <item>PERITUS d.o.o. UMAG, Murine, Galići 48/c, 52470 Umag</item>
    </izvorni_sadrzaj>
    <derivirana_varijabla naziv="DomainObject.Predmet.ProtuStrankaListFormatedWithAdress_1">
      <item>PERITUS d.o.o. UMAG, Murine, Galići 48/c, 52470 Umag</item>
    </derivirana_varijabla>
  </DomainObject.Predmet.ProtuStrankaListFormatedWithAdress>
  <DomainObject.Predmet.ProtuStrankaListFormatedWithAdressOIB>
    <izvorni_sadrzaj>
      <item>PERITUS d.o.o. UMAG, OIB 27241226552, Murine, Galići 48/c, 52470 Umag</item>
    </izvorni_sadrzaj>
    <derivirana_varijabla naziv="DomainObject.Predmet.ProtuStrankaListFormatedWithAdressOIB_1">
      <item>PERITUS d.o.o. UMAG, OIB 27241226552, Murine, Galići 48/c, 52470 Umag</item>
    </derivirana_varijabla>
  </DomainObject.Predmet.ProtuStrankaListFormatedWithAdressOIB>
  <DomainObject.Predmet.ProtuStrankaListNazivFormated>
    <izvorni_sadrzaj>
      <item>PERITUS d.o.o. UMAG</item>
    </izvorni_sadrzaj>
    <derivirana_varijabla naziv="DomainObject.Predmet.ProtuStrankaListNazivFormated_1">
      <item>PERITUS d.o.o. UMAG</item>
    </derivirana_varijabla>
  </DomainObject.Predmet.ProtuStrankaListNazivFormated>
  <DomainObject.Predmet.ProtuStrankaListNazivFormatedOIB>
    <izvorni_sadrzaj>
      <item>PERITUS d.o.o. UMAG, OIB 27241226552</item>
    </izvorni_sadrzaj>
    <derivirana_varijabla naziv="DomainObject.Predmet.ProtuStrankaListNazivFormatedOIB_1">
      <item>PERITUS d.o.o. UMAG, OIB 27241226552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PERITUS d.o.o. UMAG</izvorni_sadrzaj>
    <derivirana_varijabla naziv="DomainObject.Predmet.StrankaIDrugi_1">PERITUS d.o.o. UMAG</derivirana_varijabla>
  </DomainObject.Predmet.StrankaIDrugi>
  <DomainObject.Predmet.ProtustrankaIDrugi>
    <izvorni_sadrzaj>PERITUS d.o.o. UMAG</izvorni_sadrzaj>
    <derivirana_varijabla naziv="DomainObject.Predmet.ProtustrankaIDrugi_1">PERITUS d.o.o. UMAG</derivirana_varijabla>
  </DomainObject.Predmet.ProtustrankaIDrugi>
  <DomainObject.Predmet.StrankaIDrugiAdressOIB>
    <izvorni_sadrzaj>PERITUS d.o.o. UMAG, OIB 27241226552, Murine, Galići 48/c, 52470 Umag</izvorni_sadrzaj>
    <derivirana_varijabla naziv="DomainObject.Predmet.StrankaIDrugiAdressOIB_1">PERITUS d.o.o. UMAG, OIB 27241226552, Murine, Galići 48/c, 52470 Umag</derivirana_varijabla>
  </DomainObject.Predmet.StrankaIDrugiAdressOIB>
  <DomainObject.Predmet.ProtustrankaIDrugiAdressOIB>
    <izvorni_sadrzaj>PERITUS d.o.o. UMAG, OIB 27241226552, Murine, Galići 48/c, 52470 Umag</izvorni_sadrzaj>
    <derivirana_varijabla naziv="DomainObject.Predmet.ProtustrankaIDrugiAdressOIB_1">PERITUS d.o.o. UMAG, OIB 27241226552, Murine, Galići 48/c,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PERITUS d.o.o. UMAG</item>
      <item>PERITUS d.o.o. UMAG</item>
    </izvorni_sadrzaj>
    <derivirana_varijabla naziv="DomainObject.Predmet.SudioniciListNaziv_1">
      <item>PERITUS d.o.o. UMAG</item>
      <item>PERITUS d.o.o. UMAG</item>
    </derivirana_varijabla>
  </DomainObject.Predmet.SudioniciListNaziv>
  <DomainObject.Predmet.SudioniciListAdressOIB>
    <izvorni_sadrzaj>
      <item>PERITUS d.o.o. UMAG, OIB 27241226552, Murine, Galići 48/c,52470 Umag</item>
      <item>PERITUS d.o.o. UMAG, OIB 27241226552, Murine, Galići 48/c,52470 Umag</item>
    </izvorni_sadrzaj>
    <derivirana_varijabla naziv="DomainObject.Predmet.SudioniciListAdressOIB_1">
      <item>PERITUS d.o.o. UMAG, OIB 27241226552, Murine, Galići 48/c,52470 Umag</item>
      <item>PERITUS d.o.o. UMAG, OIB 27241226552, Murine, Galići 48/c,52470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27241226552</item>
      <item>, OIB 27241226552</item>
    </izvorni_sadrzaj>
    <derivirana_varijabla naziv="DomainObject.Predmet.SudioniciListNazivOIB_1">
      <item>, OIB 27241226552</item>
      <item>, OIB 27241226552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2506</properties:Characters>
  <properties:Lines>68</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2016-05-06T11:37:00Z</dcterms:created>
  <dc:creator>Jasmina Matika</dc:creator>
  <cp:lastModifiedBy>Jasmina Matika</cp:lastModifiedBy>
  <dcterms:modified xmlns:xsi="http://www.w3.org/2001/XMLSchema-instance" xsi:type="dcterms:W3CDTF">2016-05-06T13:17:00Z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