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bf2d" w14:paraId="40ebf2d" w:rsidRDefault="00AB0BB0" w:rsidR="000524C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920990" cx="5760720"/>
            <wp:effectExtent b="3810" r="0" t="0" l="0"/>
            <wp:docPr descr="C:\Users\vdragisic\AppData\Local\Microsoft\Windows\Temporary Internet Files\Content.Outlook\AXTWPGE2\Slika (272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vdragisic\AppData\Local\Microsoft\Windows\Temporary Internet Files\Content.Outlook\AXTWPGE2\Slika (272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990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524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BB0"/>
    <w:rsid w:val="000524C1"/>
    <w:rsid w:val="007D7065"/>
    <w:rsid w:val="00AB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B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B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0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0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0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0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0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B0B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B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70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0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0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0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0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2019-06-13T12:41:00Z</dcterms:created>
  <dc:creator>Vesna Dragišić</dc:creator>
  <cp:lastModifiedBy>Vesna Dragišić</cp:lastModifiedBy>
  <dcterms:modified xmlns:xsi="http://www.w3.org/2001/XMLSchema-instance" xsi:type="dcterms:W3CDTF">2019-06-13T12:41:00Z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St-549/2017-38 / Podnesak - Prijedlog (Dok1.docx)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