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8ea6" w14:paraId="2de8ea6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F866EF">
        <w:t>4397</w:t>
      </w:r>
      <w:r w:rsidR="00F5437C">
        <w:t>/16</w:t>
      </w:r>
      <w:r w:rsidR="00E645BD">
        <w:t>-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F866EF">
        <w:t>STUDIO RIM d.o.o., Zagreb, Rim 27, OIB 28341514260</w:t>
      </w:r>
      <w:r w:rsidR="00667114" w:rsidRPr="00692A21">
        <w:t xml:space="preserve">, dana </w:t>
      </w:r>
      <w:r w:rsidR="00E22470">
        <w:t>24. travnja</w:t>
      </w:r>
      <w:r w:rsidR="005A4CE6">
        <w:t xml:space="preserve"> 2018</w:t>
      </w:r>
      <w:r w:rsidR="00514EDC" w:rsidRPr="00692A21">
        <w:t xml:space="preserve">.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E45015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F866EF">
        <w:t>STUDIO RIM d.o.o., Zagreb, Rim 27, OIB 28341514260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E22470">
        <w:t>24. travnja</w:t>
      </w:r>
      <w:r w:rsidR="005A4CE6">
        <w:t xml:space="preserve"> 2018</w:t>
      </w:r>
      <w:r w:rsidR="005A56DF">
        <w:t>. u</w:t>
      </w:r>
      <w:r w:rsidR="00D3171C">
        <w:t xml:space="preserve"> </w:t>
      </w:r>
      <w:r w:rsidR="00512317">
        <w:t>1</w:t>
      </w:r>
      <w:r w:rsidR="00E22470">
        <w:t>1</w:t>
      </w:r>
      <w:r w:rsidR="00512317">
        <w:t>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F866EF">
        <w:t>Tomislav Čoga</w:t>
      </w:r>
      <w:r w:rsidR="00E45015">
        <w:t>,</w:t>
      </w:r>
      <w:r w:rsidR="00A41916">
        <w:t xml:space="preserve"> Zagreb, </w:t>
      </w:r>
      <w:r w:rsidR="00F866EF">
        <w:t>Vranovinski ogranak I 2</w:t>
      </w:r>
      <w:r w:rsidR="00A41916">
        <w:t xml:space="preserve">, </w:t>
      </w:r>
      <w:r w:rsidR="00DC363B">
        <w:t>OIB</w:t>
      </w:r>
      <w:r w:rsidR="00E45015">
        <w:t xml:space="preserve"> </w:t>
      </w:r>
      <w:r w:rsidR="00F866EF">
        <w:t>82870226709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E45015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F866EF">
        <w:t>STUDIO RIM d.o.o., Zagreb, Rim 27, OIB 28341514260</w:t>
      </w:r>
      <w:r w:rsidR="008C5EB2">
        <w:t xml:space="preserve">, s danom </w:t>
      </w:r>
      <w:r w:rsidR="00E22470">
        <w:t>24. travnja</w:t>
      </w:r>
      <w:r w:rsidR="00131287">
        <w:t xml:space="preserve"> 201</w:t>
      </w:r>
      <w:r w:rsidR="00232450">
        <w:t>8</w:t>
      </w:r>
      <w:r w:rsidR="008C5EB2">
        <w:t>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E45015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866EF">
        <w:t>STUDIO RIM d.o.o., Zagreb, Rim 27, OIB 28341514260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F866EF" w:rsidP="00F866EF" w:rsidR="00F866EF">
      <w:pPr>
        <w:ind w:firstLine="708"/>
        <w:jc w:val="both"/>
      </w:pPr>
      <w:r>
        <w:t xml:space="preserve">FINA-a Regionalni centar Zagreb, podnijela je ovom sudu dana 17. svibnja 2016. prijedlog za otvaranje stečajnog postupka nad dužnikom STUDIO RIM d.o.o., Zagreb, Rim 27, OIB 28341514260. </w:t>
      </w:r>
    </w:p>
    <w:p w:rsidRDefault="00F866EF" w:rsidP="00F866EF" w:rsidR="00F866EF">
      <w:pPr>
        <w:ind w:firstLine="708"/>
        <w:jc w:val="both"/>
      </w:pPr>
      <w:r>
        <w:t xml:space="preserve"> </w:t>
      </w:r>
    </w:p>
    <w:p w:rsidRDefault="00F866EF" w:rsidP="00F866EF" w:rsidR="00F866EF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godine dužnik u Očevidniku redoslijeda osnova za plaćanje ima evidentirane neizvršene osnove za plaćanje u neprekinutom razdoblju od 128 dana, u ukupnom iznosu od 82.334,10 kn, te da dužnik ima pet zaposlenih. </w:t>
      </w:r>
    </w:p>
    <w:p w:rsidRDefault="00F866EF" w:rsidP="00F866EF" w:rsidR="00F866EF">
      <w:pPr>
        <w:ind w:firstLine="708"/>
        <w:jc w:val="both"/>
      </w:pPr>
      <w:r>
        <w:t xml:space="preserve"> </w:t>
      </w:r>
    </w:p>
    <w:p w:rsidRDefault="00F866EF" w:rsidP="00F866EF" w:rsidR="00F866EF">
      <w:pPr>
        <w:ind w:firstLine="708"/>
        <w:jc w:val="both"/>
      </w:pPr>
      <w:r>
        <w:lastRenderedPageBreak/>
        <w:t xml:space="preserve">Rješenjem ovog suda posl.br. 4 St-4397/16 od 14. ožujka 2017. godine pokrenut je prethodni postupak radi utvrđivanja pretpostavki za otvaranje stečajnoga postupka nad dužnikom,  te je ujedno određeno ročište radi očitovanja o prijedlogu za otvaranje stečajnoga postupka za dan 8. lipnja 2017. godine. </w:t>
      </w:r>
    </w:p>
    <w:p w:rsidRDefault="00F866EF" w:rsidP="00F866EF" w:rsidR="00F866EF">
      <w:pPr>
        <w:jc w:val="both"/>
      </w:pPr>
    </w:p>
    <w:p w:rsidRDefault="00F866EF" w:rsidP="00F866EF" w:rsidR="00F866EF">
      <w:pPr>
        <w:ind w:firstLine="708"/>
        <w:jc w:val="both"/>
      </w:pPr>
      <w:r>
        <w:t xml:space="preserve">Podneskom od 17. ožujka 2017. godine FINA je izvijestila sud da ostaje kod prijedloga za otvaranje stečajnog postupka. </w:t>
      </w:r>
    </w:p>
    <w:p w:rsidRDefault="00F866EF" w:rsidP="00F866EF" w:rsidR="00F866EF">
      <w:pPr>
        <w:ind w:firstLine="708"/>
        <w:jc w:val="both"/>
      </w:pPr>
    </w:p>
    <w:p w:rsidRDefault="00F866EF" w:rsidP="00F866EF" w:rsidR="00F866EF">
      <w:pPr>
        <w:ind w:firstLine="708"/>
        <w:jc w:val="both"/>
      </w:pPr>
      <w:r>
        <w:t>Podneskom od 22. ožujka 2017. godine Raiffeisenbank Austria d.d. je dostavila na spis Izvješće o solventnosti (BON2) za transakcijski račun dužnika kod te banke (list 12 spisa), uvidom u koji je utvrđeno da je na dan 23. ožujka 2017. godine evidentiran iznos blokade od 49.535,90 kn te 696 dana neprekidne blokade.</w:t>
      </w:r>
    </w:p>
    <w:p w:rsidRDefault="00F866EF" w:rsidP="00F866EF" w:rsidR="00F866EF">
      <w:pPr>
        <w:ind w:firstLine="708"/>
        <w:jc w:val="both"/>
      </w:pPr>
    </w:p>
    <w:p w:rsidRDefault="00F866EF" w:rsidP="00F866EF" w:rsidR="00F866EF">
      <w:pPr>
        <w:ind w:firstLine="708"/>
        <w:jc w:val="both"/>
      </w:pPr>
      <w:r>
        <w:t>Na ročište radi očitovanja o prijedlogu za otvaranje stečajnoga postupka od 8. lipnja 2017. godine, niti na ročište radi rasprave o pretpostavkama za otvaranje stečajnog postupka od 12. listopada 2017. godine, nisu pristupili niti predlagatelj, niti dužnik, niti zakonski zastupnik dužnika, a niti je dužnik postupio po zaključku suda od 14. ožujka 2017. godine da dostavi sudu popis imovine i obveza dužnika.</w:t>
      </w:r>
    </w:p>
    <w:p w:rsidRDefault="00F866EF" w:rsidP="00F866EF" w:rsidR="00F866EF">
      <w:pPr>
        <w:ind w:firstLine="708"/>
        <w:jc w:val="both"/>
      </w:pPr>
    </w:p>
    <w:p w:rsidRDefault="00F866EF" w:rsidP="00F866EF" w:rsidR="00F866EF">
      <w:pPr>
        <w:ind w:firstLine="708"/>
        <w:jc w:val="both"/>
      </w:pPr>
      <w:r>
        <w:t xml:space="preserve">Sud je zaključkom od 8. lipnja 2017. godine zatražio od javnih tijela koja vode evidenciju o određenoj vrsti imovine dostavu podataka iz njihovih službenih evidencija o tome da li je dužnik evidentiran kao vlasnik imovine. </w:t>
      </w:r>
    </w:p>
    <w:p w:rsidRDefault="00F866EF" w:rsidP="00F866EF" w:rsidR="00F866EF">
      <w:pPr>
        <w:ind w:firstLine="708"/>
        <w:jc w:val="both"/>
      </w:pPr>
    </w:p>
    <w:p w:rsidRDefault="00F866EF" w:rsidP="00F866EF" w:rsidR="00F866EF">
      <w:pPr>
        <w:ind w:firstLine="708"/>
        <w:jc w:val="both"/>
      </w:pPr>
      <w:r>
        <w:t xml:space="preserve">Uvidom u pribavljene podatke iz informacijskog sustava zemljišnih knjiga (list 17 i 18 spisa) o vlasništvu dužnika na nekretninama, utvrđeno je da dužnik u zemljišnim knjigama nije evidentiran kao vlasnik nekretnine. Uvidom u obavijest Ministarstva mora, prometa i infrastrukture od 13. lipnja 2017. godine (list 21 spisa) utvrđeno je da dužnik nije upisan kao vlasnik nijednog broda, brodice, jahte, čamca, plutajućeg objekta, nepomičnog odobalnog objekta, broda u gradnji, plutajućeg objekta u gradnji, niti nepomičnog odobalnog objekta u gradnji. Uvidom u obavijest Hrvatske agencije za civilno zrakoplovstvo 13. lipnja 2017. godine (list 22 spisa) utvrđeno je da dužnik nije registriran kao vlasnik zrakoplova. Uviodm u uvjerenje Državne geodetske uprave od 20. lipnja 2017. godine (list 23 spisa) utvrđeno je da dužnik nije upisan u katastarski operat. Uvidom u obavijest Središnjeg klirinško depozitarnog društva d.d. od 27. lipnja 2017. godine (list 24 spisa) utvrđeno je da u sustavu SKDD d.d. ne postoji račun nematerijaliziranih vrijednosnih papira dužnika. Uvidom u uvjerenje MUP-a, PU Zagrebačka, od 1. srpnja 2017. godine (list 25 spisa) utvrđeno je da dužnik nije evidentiran kao vlasnik vozila. </w:t>
      </w:r>
    </w:p>
    <w:p w:rsidRDefault="00F866EF" w:rsidP="00F866EF" w:rsidR="00F866EF">
      <w:pPr>
        <w:ind w:firstLine="708"/>
        <w:jc w:val="both"/>
      </w:pPr>
    </w:p>
    <w:p w:rsidRDefault="00F866EF" w:rsidP="00F866EF" w:rsidR="00F866EF">
      <w:pPr>
        <w:ind w:firstLine="708"/>
        <w:jc w:val="both"/>
      </w:pPr>
      <w:r>
        <w:t>FINA je dostavila u spis potvrdu o neizvršenim osnovama za plaćanje od 13. lipnja 2017. godine (list 20 spisa), uvidom u koju je utvrđeno da je na računu dužnika na dan izdavanja potvrde evidentirano 778 dana neprekidne blokade.</w:t>
      </w:r>
    </w:p>
    <w:p w:rsidRDefault="00F866EF" w:rsidP="00F866EF" w:rsidR="00F866EF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3C700C" w:rsidP="003C700C" w:rsidR="003C700C">
      <w:pPr>
        <w:ind w:firstLine="708"/>
        <w:jc w:val="both"/>
      </w:pPr>
      <w:r>
        <w:lastRenderedPageBreak/>
        <w:t>Dakle, i</w:t>
      </w:r>
      <w:r w:rsidRPr="005F7ED3">
        <w:t xml:space="preserve">z </w:t>
      </w:r>
      <w:r>
        <w:t xml:space="preserve">potvrde FINA-e </w:t>
      </w:r>
      <w:r w:rsidR="00F866EF">
        <w:t xml:space="preserve">i RBA d.d. o blokadi računa dužnika </w:t>
      </w:r>
      <w:r>
        <w:t xml:space="preserve">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866EF">
        <w:t>4397</w:t>
      </w:r>
      <w:r w:rsidR="0068341B">
        <w:t>/16</w:t>
      </w:r>
      <w:r w:rsidRPr="00692A21">
        <w:t xml:space="preserve"> od </w:t>
      </w:r>
      <w:r w:rsidR="00E22470">
        <w:t xml:space="preserve"> 16. siječnja</w:t>
      </w:r>
      <w:r w:rsidR="00DD10BB">
        <w:t xml:space="preserve"> 201</w:t>
      </w:r>
      <w:r w:rsidR="00E22470">
        <w:t>8</w:t>
      </w:r>
      <w:r w:rsidRPr="00692A21">
        <w:t>.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32EFF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E22470" w:rsidP="00E22470" w:rsidR="00E22470" w:rsidRPr="00FC58EA">
      <w:pPr>
        <w:ind w:firstLine="708"/>
        <w:jc w:val="both"/>
      </w:pPr>
      <w:r w:rsidRPr="00784514"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032EFF" w:rsidP="00032EFF" w:rsidR="00032EFF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E22470">
        <w:t xml:space="preserve">24. travnja 2018. </w:t>
      </w:r>
      <w:r w:rsidRPr="00692A21">
        <w:t>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E22470">
        <w:t>16. siječnja 2018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</w:t>
      </w:r>
      <w:r w:rsidRPr="00692A21">
        <w:lastRenderedPageBreak/>
        <w:t xml:space="preserve">rješenjem od </w:t>
      </w:r>
      <w:r w:rsidR="00E22470">
        <w:t>16. siječnja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>
      <w:pPr>
        <w:jc w:val="center"/>
      </w:pPr>
      <w:r w:rsidRPr="00551293">
        <w:t xml:space="preserve">U Karlovcu, </w:t>
      </w:r>
      <w:r w:rsidR="00E22470">
        <w:t>24. travnja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</w:t>
      </w:r>
    </w:p>
    <w:p w:rsidRDefault="00DA14BD" w:rsidP="00D61214" w:rsidR="00DA14BD">
      <w:pPr>
        <w:jc w:val="center"/>
      </w:pPr>
    </w:p>
    <w:p w:rsidRDefault="00DA14BD" w:rsidP="00D61214" w:rsidR="00DA14BD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A14BD" w:rsidR="005C14B4">
      <w:pPr>
        <w:jc w:val="right"/>
      </w:pPr>
      <w:r w:rsidRPr="00692A21">
        <w:t>Goranka Boljkovac</w:t>
      </w:r>
      <w:r w:rsidR="00E645BD">
        <w:t>,v.r.</w:t>
      </w:r>
    </w:p>
    <w:p w:rsidRDefault="00E645BD" w:rsidP="00DA14BD" w:rsidR="00E645BD">
      <w:pPr>
        <w:jc w:val="right"/>
      </w:pPr>
    </w:p>
    <w:p w:rsidRDefault="00E645BD" w:rsidP="00DA14BD" w:rsidR="00E645BD">
      <w:pPr>
        <w:jc w:val="right"/>
      </w:pPr>
      <w:r>
        <w:t>Za točnost otpravka-</w:t>
      </w:r>
    </w:p>
    <w:p w:rsidRDefault="00E645BD" w:rsidP="00DA14BD" w:rsidR="00E645BD">
      <w:pPr>
        <w:jc w:val="right"/>
      </w:pPr>
      <w:r>
        <w:t>ovlašteni službenik:</w:t>
      </w:r>
    </w:p>
    <w:p w:rsidRDefault="00E645BD" w:rsidP="00DC363B" w:rsidR="005C14B4">
      <w:pPr>
        <w:jc w:val="right"/>
      </w:pPr>
      <w:r>
        <w:t>Marina Markić</w:t>
      </w:r>
    </w:p>
    <w:p w:rsidRDefault="00DC363B" w:rsidP="00DC363B" w:rsidR="00DC363B">
      <w:pPr>
        <w:jc w:val="right"/>
      </w:pPr>
    </w:p>
    <w:p w:rsidRDefault="00DC363B" w:rsidP="00AB70AD" w:rsidR="00DC363B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A776EA">
        <w:t xml:space="preserve"> od dana dostave ovog rješenja</w:t>
      </w:r>
      <w:r w:rsidRPr="00AB70AD">
        <w:t>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sectPr w:rsidSect="00F866EF" w:rsidR="00662058" w:rsidRPr="00AB70AD">
      <w:headerReference w:type="even" r:id="rId10"/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5B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E22470">
      <w:t>4</w:t>
    </w:r>
    <w:r w:rsidR="00F866EF">
      <w:t>397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25642"/>
    <w:rsid w:val="0043031F"/>
    <w:rsid w:val="00434CF8"/>
    <w:rsid w:val="004446F0"/>
    <w:rsid w:val="0044721B"/>
    <w:rsid w:val="00472207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C293B"/>
    <w:rsid w:val="006C786C"/>
    <w:rsid w:val="006D41D2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1C14"/>
    <w:rsid w:val="00770155"/>
    <w:rsid w:val="00774E68"/>
    <w:rsid w:val="00784BE7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153C3"/>
    <w:rsid w:val="00A22E26"/>
    <w:rsid w:val="00A34FB5"/>
    <w:rsid w:val="00A41916"/>
    <w:rsid w:val="00A44A0E"/>
    <w:rsid w:val="00A505C4"/>
    <w:rsid w:val="00A702DE"/>
    <w:rsid w:val="00A74268"/>
    <w:rsid w:val="00A776EA"/>
    <w:rsid w:val="00A8166A"/>
    <w:rsid w:val="00A86374"/>
    <w:rsid w:val="00AA177B"/>
    <w:rsid w:val="00AB70AD"/>
    <w:rsid w:val="00AD379D"/>
    <w:rsid w:val="00AD6DDA"/>
    <w:rsid w:val="00AF6F8E"/>
    <w:rsid w:val="00AF7C03"/>
    <w:rsid w:val="00B227C1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A14BD"/>
    <w:rsid w:val="00DB3EBA"/>
    <w:rsid w:val="00DC363B"/>
    <w:rsid w:val="00DD10BB"/>
    <w:rsid w:val="00DD3245"/>
    <w:rsid w:val="00DD392D"/>
    <w:rsid w:val="00DE04E4"/>
    <w:rsid w:val="00DE2695"/>
    <w:rsid w:val="00DE6E22"/>
    <w:rsid w:val="00DF1CB1"/>
    <w:rsid w:val="00DF1E26"/>
    <w:rsid w:val="00E22470"/>
    <w:rsid w:val="00E26DAE"/>
    <w:rsid w:val="00E3798A"/>
    <w:rsid w:val="00E45015"/>
    <w:rsid w:val="00E57778"/>
    <w:rsid w:val="00E6366C"/>
    <w:rsid w:val="00E645BD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866EF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64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64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39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4397</izvorni_sadrzaj>
    <derivirana_varijabla naziv="DomainObject.Predmet.Broj_1">4397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St-4397/2016</izvorni_sadrzaj>
    <derivirana_varijabla naziv="DomainObject.Predmet.OznakaBroj_1">St-4397/2016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RIM d.o.o. zastupanog po punomoćniku Srećko Petrovčić</izvorni_sadrzaj>
    <derivirana_varijabla naziv="DomainObject.Predmet.ProtustrankaFormated_1">  STUDIO RIM d.o.o. zastupanog po punomoćniku Srećko Petrovčić</derivirana_varijabla>
  </DomainObject.Predmet.ProtustrankaFormated>
  <DomainObject.Predmet.ProtustrankaFormatedOIB>
    <izvorni_sadrzaj>  STUDIO RIM d.o.o., OIB 28341514260 zastupanog po punomoćniku Srećko Petrovčić</izvorni_sadrzaj>
    <derivirana_varijabla naziv="DomainObject.Predmet.ProtustrankaFormatedOIB_1">  STUDIO RIM d.o.o., OIB 28341514260 zastupanog po punomoćniku Srećko Petrovčić</derivirana_varijabla>
  </DomainObject.Predmet.ProtustrankaFormatedOIB>
  <DomainObject.Predmet.ProtustrankaFormatedWithAdress>
    <izvorni_sadrzaj> STUDIO RIM d.o.o., Rim 27, 10000 Zagreb zastupanog po punomoćniku Srećko Petrovčić</izvorni_sadrzaj>
    <derivirana_varijabla naziv="DomainObject.Predmet.ProtustrankaFormatedWithAdress_1"> STUDIO RIM d.o.o., Rim 27, 10000 Zagreb zastupanog po punomoćniku Srećko Petrovčić</derivirana_varijabla>
  </DomainObject.Predmet.ProtustrankaFormatedWithAdress>
  <DomainObject.Predmet.ProtustrankaFormatedWithAdressOIB>
    <izvorni_sadrzaj> STUDIO RIM d.o.o., OIB 28341514260, Rim 27, 10000 Zagreb zastupanog po punomoćniku Srećko Petrovčić</izvorni_sadrzaj>
    <derivirana_varijabla naziv="DomainObject.Predmet.ProtustrankaFormatedWithAdressOIB_1"> STUDIO RIM d.o.o., OIB 28341514260, Rim 27, 10000 Zagreb zastupanog po punomoćniku Srećko Petrovčić</derivirana_varijabla>
  </DomainObject.Predmet.ProtustrankaFormatedWithAdressOIB>
  <DomainObject.Predmet.ProtustrankaWithAdress>
    <izvorni_sadrzaj>STUDIO RIM d.o.o. Rim 27, 10000 Zagreb</izvorni_sadrzaj>
    <derivirana_varijabla naziv="DomainObject.Predmet.ProtustrankaWithAdress_1">STUDIO RIM d.o.o. Rim 27, 10000 Zagreb</derivirana_varijabla>
  </DomainObject.Predmet.ProtustrankaWithAdress>
  <DomainObject.Predmet.ProtustrankaWithAdressOIB>
    <izvorni_sadrzaj>STUDIO RIM d.o.o., OIB 28341514260, Rim 27, 10000 Zagreb</izvorni_sadrzaj>
    <derivirana_varijabla naziv="DomainObject.Predmet.ProtustrankaWithAdressOIB_1">STUDIO RIM d.o.o., OIB 28341514260, Rim 27, 10000 Zagreb</derivirana_varijabla>
  </DomainObject.Predmet.ProtustrankaWithAdressOIB>
  <DomainObject.Predmet.ProtustrankaNazivFormated>
    <izvorni_sadrzaj>STUDIO RIM d.o.o.</izvorni_sadrzaj>
    <derivirana_varijabla naziv="DomainObject.Predmet.ProtustrankaNazivFormated_1">STUDIO RIM d.o.o.</derivirana_varijabla>
  </DomainObject.Predmet.ProtustrankaNazivFormated>
  <DomainObject.Predmet.ProtustrankaNazivFormatedOIB>
    <izvorni_sadrzaj>STUDIO RIM d.o.o., OIB 28341514260</izvorni_sadrzaj>
    <derivirana_varijabla naziv="DomainObject.Predmet.ProtustrankaNazivFormatedOIB_1">STUDIO RIM d.o.o., OIB 28341514260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RIM d.o.o. zastupanog po punomoćniku Srećko Petrovčić</item>
    </izvorni_sadrzaj>
    <derivirana_varijabla naziv="DomainObject.Predmet.ProtuStrankaListFormated_1">
      <item>STUDIO RIM d.o.o. zastupanog po punomoćniku Srećko Petrovčić</item>
    </derivirana_varijabla>
  </DomainObject.Predmet.ProtuStrankaListFormated>
  <DomainObject.Predmet.ProtuStrankaListFormatedOIB>
    <izvorni_sadrzaj>
      <item>STUDIO RIM d.o.o., OIB 28341514260 zastupanog po punomoćniku Srećko Petrovčić</item>
    </izvorni_sadrzaj>
    <derivirana_varijabla naziv="DomainObject.Predmet.ProtuStrankaListFormatedOIB_1">
      <item>STUDIO RIM d.o.o., OIB 28341514260 zastupanog po punomoćniku Srećko Petrovčić</item>
    </derivirana_varijabla>
  </DomainObject.Predmet.ProtuStrankaListFormatedOIB>
  <DomainObject.Predmet.ProtuStrankaListFormatedWithAdress>
    <izvorni_sadrzaj>
      <item>STUDIO RIM d.o.o., Rim 27, 10000 Zagreb zastupanog po punomoćniku Srećko Petrovčić</item>
    </izvorni_sadrzaj>
    <derivirana_varijabla naziv="DomainObject.Predmet.ProtuStrankaListFormatedWithAdress_1">
      <item>STUDIO RIM d.o.o., Rim 27, 10000 Zagreb zastupanog po punomoćniku Srećko Petrovčić</item>
    </derivirana_varijabla>
  </DomainObject.Predmet.ProtuStrankaListFormatedWithAdress>
  <DomainObject.Predmet.ProtuStrankaListFormatedWithAdressOIB>
    <izvorni_sadrzaj>
      <item>STUDIO RIM d.o.o., OIB 28341514260, Rim 27, 10000 Zagreb zastupanog po punomoćniku Srećko Petrovčić</item>
    </izvorni_sadrzaj>
    <derivirana_varijabla naziv="DomainObject.Predmet.ProtuStrankaListFormatedWithAdressOIB_1">
      <item>STUDIO RIM d.o.o., OIB 28341514260, Rim 27, 10000 Zagreb zastupanog po punomoćniku Srećko Petrovčić</item>
    </derivirana_varijabla>
  </DomainObject.Predmet.ProtuStrankaListFormatedWithAdressOIB>
  <DomainObject.Predmet.ProtuStrankaListNazivFormated>
    <izvorni_sadrzaj>
      <item>STUDIO RIM d.o.o.</item>
    </izvorni_sadrzaj>
    <derivirana_varijabla naziv="DomainObject.Predmet.ProtuStrankaListNazivFormated_1">
      <item>STUDIO RIM d.o.o.</item>
    </derivirana_varijabla>
  </DomainObject.Predmet.ProtuStrankaListNazivFormated>
  <DomainObject.Predmet.ProtuStrankaListNazivFormatedOIB>
    <izvorni_sadrzaj>
      <item>STUDIO RIM d.o.o., OIB 28341514260</item>
    </izvorni_sadrzaj>
    <derivirana_varijabla naziv="DomainObject.Predmet.ProtuStrankaListNazivFormatedOIB_1">
      <item>STUDIO RIM d.o.o., OIB 28341514260</item>
    </derivirana_varijabla>
  </DomainObject.Predmet.ProtuStrankaListNazivFormatedOIB>
  <DomainObject.Predmet.OstaliListFormated>
    <izvorni_sadrzaj>
      <item>Srećko Petrovčić punomoćnik sudionika u postupku STUDIO RIM d.o.o.</item>
    </izvorni_sadrzaj>
    <derivirana_varijabla naziv="DomainObject.Predmet.OstaliListFormated_1">
      <item>Srećko Petrovčić punomoćnik sudionika u postupku STUDIO RIM d.o.o.</item>
    </derivirana_varijabla>
  </DomainObject.Predmet.OstaliListFormated>
  <DomainObject.Predmet.OstaliListFormatedOIB>
    <izvorni_sadrzaj>
      <item>Srećko Petrovčić, OIB 39592987116 punomoćnik sudionika u postupku STUDIO RIM d.o.o.</item>
    </izvorni_sadrzaj>
    <derivirana_varijabla naziv="DomainObject.Predmet.OstaliListFormatedOIB_1">
      <item>Srećko Petrovčić, OIB 39592987116 punomoćnik sudionika u postupku STUDIO RIM d.o.o.</item>
    </derivirana_varijabla>
  </DomainObject.Predmet.OstaliListFormatedOIB>
  <DomainObject.Predmet.OstaliListFormatedWithAdress>
    <izvorni_sadrzaj>
      <item>Srećko Petrovčić, Rim 27, 10000 Zagreb punomoćnik sudionika u postupku STUDIO RIM d.o.o.</item>
    </izvorni_sadrzaj>
    <derivirana_varijabla naziv="DomainObject.Predmet.OstaliListFormatedWithAdress_1">
      <item>Srećko Petrovčić, Rim 27, 10000 Zagreb punomoćnik sudionika u postupku STUDIO RIM d.o.o.</item>
    </derivirana_varijabla>
  </DomainObject.Predmet.OstaliListFormatedWithAdress>
  <DomainObject.Predmet.OstaliListFormatedWithAdressOIB>
    <izvorni_sadrzaj>
      <item>Srećko Petrovčić, OIB 39592987116, Rim 27, 10000 Zagreb punomoćnik sudionika u postupku STUDIO RIM d.o.o.</item>
    </izvorni_sadrzaj>
    <derivirana_varijabla naziv="DomainObject.Predmet.OstaliListFormatedWithAdressOIB_1">
      <item>Srećko Petrovčić, OIB 39592987116, Rim 27, 10000 Zagreb punomoćnik sudionika u postupku STUDIO RIM d.o.o.</item>
    </derivirana_varijabla>
  </DomainObject.Predmet.OstaliListFormatedWithAdressOIB>
  <DomainObject.Predmet.OstaliListNazivFormated>
    <izvorni_sadrzaj>
      <item>Srećko Petrovčić</item>
    </izvorni_sadrzaj>
    <derivirana_varijabla naziv="DomainObject.Predmet.OstaliListNazivFormated_1">
      <item>Srećko Petrovčić</item>
    </derivirana_varijabla>
  </DomainObject.Predmet.OstaliListNazivFormated>
  <DomainObject.Predmet.OstaliListNazivFormatedOIB>
    <izvorni_sadrzaj>
      <item>Srećko Petrovčić, OIB 39592987116</item>
    </izvorni_sadrzaj>
    <derivirana_varijabla naziv="DomainObject.Predmet.OstaliListNazivFormatedOIB_1">
      <item>Srećko Petrovčić, OIB 39592987116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RIM d.o.o.</izvorni_sadrzaj>
    <derivirana_varijabla naziv="DomainObject.Predmet.ProtustrankaIDrugi_1">STUDIO RIM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RIM d.o.o., OIB 28341514260, Rim 27, 10000 Zagreb</izvorni_sadrzaj>
    <derivirana_varijabla naziv="DomainObject.Predmet.ProtustrankaIDrugiAdressOIB_1">STUDIO RIM d.o.o., OIB 28341514260, Rim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RIM d.o.o.</item>
      <item>Srećko Petrovčić</item>
    </izvorni_sadrzaj>
    <derivirana_varijabla naziv="DomainObject.Predmet.SudioniciListNaziv_1">
      <item>FINA Regionalni centar Zagreb</item>
      <item>STUDIO RIM d.o.o.</item>
      <item>Srećko Petrovčić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RIM d.o.o., OIB 28341514260, Rim 27,10000 Zagreb</item>
      <item>Srećko Petrovčić, OIB 39592987116, Rim 27,10000 Zagreb</item>
    </izvorni_sadrzaj>
    <derivirana_varijabla naziv="DomainObject.Predmet.SudioniciListAdressOIB_1">
      <item>FINA Regionalni centar Zagreb, OIB 85821130368, Trg svibanjskih žrtava 1995. br. 1,10000 Zagreb</item>
      <item>STUDIO RIM d.o.o., OIB 28341514260, Rim 27,10000 Zagreb</item>
      <item>Srećko Petrovčić, OIB 39592987116, Rim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28341514260</item>
      <item>, OIB 39592987116</item>
    </izvorni_sadrzaj>
    <derivirana_varijabla naziv="DomainObject.Predmet.SudioniciListNazivOIB_1">
      <item>, OIB 85821130368</item>
      <item>, OIB 28341514260</item>
      <item>, OIB 39592987116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1419</properties:Words>
  <properties:Characters>7897</properties:Characters>
  <properties:Lines>163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2018-04-24T08:09:00Z</dcterms:created>
  <dc:creator>Korisnik</dc:creator>
  <cp:lastModifiedBy>Renata Klokočki</cp:lastModifiedBy>
  <cp:lastPrinted>2018-04-24T08:16:00Z</cp:lastPrinted>
  <dcterms:modified xmlns:xsi="http://www.w3.org/2001/XMLSchema-instance" xsi:type="dcterms:W3CDTF">2018-04-24T08:16:00Z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-STUDIO RIM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