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c30d" w14:paraId="40fc30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3C56D3">
        <w:t>19</w:t>
      </w:r>
      <w:r w:rsidR="00EA65EB">
        <w:t>78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DF5B6F">
        <w:t>1</w:t>
      </w:r>
      <w:r w:rsidR="008B1FAD">
        <w:t>5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C1287E" w:rsidP="00C1287E" w:rsidR="00C1287E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81650">
        <w:t xml:space="preserve"> UDRUGA ZA PROMICANJE KVALITETE ŽIVOTA U GRADU SISKU "KLUB SIŠČANA", Sisak, Ferde </w:t>
      </w:r>
      <w:proofErr w:type="spellStart"/>
      <w:r w:rsidR="00181650">
        <w:t>Hefelea</w:t>
      </w:r>
      <w:proofErr w:type="spellEnd"/>
      <w:r w:rsidR="00181650">
        <w:t xml:space="preserve"> 6, registarski broj 03001120</w:t>
      </w:r>
      <w:r>
        <w:t xml:space="preserve">, </w:t>
      </w:r>
      <w:r w:rsidRPr="00CA377B">
        <w:t>OIB</w:t>
      </w:r>
      <w:r>
        <w:t>:</w:t>
      </w:r>
      <w:r w:rsidR="00181650">
        <w:t>33449313863</w:t>
      </w:r>
      <w:r>
        <w:t>.</w:t>
      </w:r>
    </w:p>
    <w:p w:rsidRDefault="003F5846" w:rsidP="00B93087" w:rsidR="00B666B8">
      <w:pPr>
        <w:jc w:val="both"/>
      </w:pPr>
      <w:r>
        <w:t xml:space="preserve"> </w:t>
      </w: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81650">
        <w:t>14.499,44</w:t>
      </w:r>
      <w:r w:rsidR="00C1287E">
        <w:t xml:space="preserve"> </w:t>
      </w:r>
      <w:r w:rsidR="005D4DDE">
        <w:t>k</w:t>
      </w:r>
      <w:r w:rsidR="003538DF">
        <w:t>u</w:t>
      </w:r>
      <w:r w:rsidR="00AC4528">
        <w:t>n</w:t>
      </w:r>
      <w:r w:rsidR="00181650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DF5B6F">
        <w:t>1</w:t>
      </w:r>
      <w:r w:rsidR="00506845">
        <w:t>5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1650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1AF2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57F8D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11CD"/>
    <w:rsid w:val="003B3D0C"/>
    <w:rsid w:val="003C484F"/>
    <w:rsid w:val="003C56D3"/>
    <w:rsid w:val="003D35F9"/>
    <w:rsid w:val="003D6101"/>
    <w:rsid w:val="003E3A15"/>
    <w:rsid w:val="003E5D1C"/>
    <w:rsid w:val="003F5846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0684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B1FAD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22D90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C5667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1287E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B2C66"/>
    <w:rsid w:val="00DF5B6F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A65EB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5E06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1978</izvorni_sadrzaj>
    <derivirana_varijabla naziv="DomainObject.Predmet.Broj_1">1978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St-1978/2015</izvorni_sadrzaj>
    <derivirana_varijabla naziv="DomainObject.Predmet.OznakaBroj_1">St-1978/2015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kvalitete života u gradu Sisku KLUB SIŠČANA</izvorni_sadrzaj>
    <derivirana_varijabla naziv="DomainObject.Predmet.ProtustrankaFormated_1">  Udruga za promicanje kvalitete života u gradu Sisku KLUB SIŠČANA</derivirana_varijabla>
  </DomainObject.Predmet.ProtustrankaFormated>
  <DomainObject.Predmet.ProtustrankaFormatedOIB>
    <izvorni_sadrzaj>  Udruga za promicanje kvalitete života u gradu Sisku KLUB SIŠČANA, OIB 33449313863</izvorni_sadrzaj>
    <derivirana_varijabla naziv="DomainObject.Predmet.ProtustrankaFormatedOIB_1">  Udruga za promicanje kvalitete života u gradu Sisku KLUB SIŠČANA, OIB 33449313863</derivirana_varijabla>
  </DomainObject.Predmet.ProtustrankaFormatedOIB>
  <DomainObject.Predmet.ProtustrankaFormatedWithAdress>
    <izvorni_sadrzaj> Udruga za promicanje kvalitete života u gradu Sisku KLUB SIŠČANA, Ferde Hefelea 6, 44000 Sisak</izvorni_sadrzaj>
    <derivirana_varijabla naziv="DomainObject.Predmet.ProtustrankaFormatedWithAdress_1"> Udruga za promicanje kvalitete života u gradu Sisku KLUB SIŠČANA, Ferde Hefelea 6, 44000 Sisak</derivirana_varijabla>
  </DomainObject.Predmet.ProtustrankaFormatedWithAdress>
  <DomainObject.Predmet.ProtustrankaFormatedWithAdressOIB>
    <izvorni_sadrzaj> Udruga za promicanje kvalitete života u gradu Sisku KLUB SIŠČANA, OIB 33449313863, Ferde Hefelea 6, 44000 Sisak</izvorni_sadrzaj>
    <derivirana_varijabla naziv="DomainObject.Predmet.ProtustrankaFormatedWithAdressOIB_1"> Udruga za promicanje kvalitete života u gradu Sisku KLUB SIŠČANA, OIB 33449313863, Ferde Hefelea 6, 44000 Sisak</derivirana_varijabla>
  </DomainObject.Predmet.ProtustrankaFormatedWithAdressOIB>
  <DomainObject.Predmet.ProtustrankaWithAdress>
    <izvorni_sadrzaj>Udruga za promicanje kvalitete života u gradu Sisku KLUB SIŠČANA Ferde Hefelea 6, 44000 Sisak</izvorni_sadrzaj>
    <derivirana_varijabla naziv="DomainObject.Predmet.ProtustrankaWithAdress_1">Udruga za promicanje kvalitete života u gradu Sisku KLUB SIŠČANA Ferde Hefelea 6, 44000 Sisak</derivirana_varijabla>
  </DomainObject.Predmet.ProtustrankaWithAdress>
  <DomainObject.Predmet.ProtustrankaWithAdressOIB>
    <izvorni_sadrzaj>Udruga za promicanje kvalitete života u gradu Sisku KLUB SIŠČANA, OIB 33449313863, Ferde Hefelea 6, 44000 Sisak</izvorni_sadrzaj>
    <derivirana_varijabla naziv="DomainObject.Predmet.ProtustrankaWithAdressOIB_1">Udruga za promicanje kvalitete života u gradu Sisku KLUB SIŠČANA, OIB 33449313863, Ferde Hefelea 6, 44000 Sisak</derivirana_varijabla>
  </DomainObject.Predmet.ProtustrankaWithAdressOIB>
  <DomainObject.Predmet.ProtustrankaNazivFormated>
    <izvorni_sadrzaj>Udruga za promicanje kvalitete života u gradu Sisku KLUB SIŠČANA</izvorni_sadrzaj>
    <derivirana_varijabla naziv="DomainObject.Predmet.ProtustrankaNazivFormated_1">Udruga za promicanje kvalitete života u gradu Sisku KLUB SIŠČANA</derivirana_varijabla>
  </DomainObject.Predmet.ProtustrankaNazivFormated>
  <DomainObject.Predmet.ProtustrankaNazivFormatedOIB>
    <izvorni_sadrzaj>Udruga za promicanje kvalitete života u gradu Sisku KLUB SIŠČANA, OIB 33449313863</izvorni_sadrzaj>
    <derivirana_varijabla naziv="DomainObject.Predmet.ProtustrankaNazivFormatedOIB_1">Udruga za promicanje kvalitete života u gradu Sisku KLUB SIŠČANA, OIB 33449313863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kvalitete života u gradu Sisku KLUB SIŠČANA</item>
    </izvorni_sadrzaj>
    <derivirana_varijabla naziv="DomainObject.Predmet.ProtuStrankaListFormated_1">
      <item>Udruga za promicanje kvalitete života u gradu Sisku KLUB SIŠČANA</item>
    </derivirana_varijabla>
  </DomainObject.Predmet.ProtuStrankaListFormated>
  <DomainObject.Predmet.ProtuStrankaListFormatedOIB>
    <izvorni_sadrzaj>
      <item>Udruga za promicanje kvalitete života u gradu Sisku KLUB SIŠČANA, OIB 33449313863</item>
    </izvorni_sadrzaj>
    <derivirana_varijabla naziv="DomainObject.Predmet.ProtuStrankaListFormatedOIB_1">
      <item>Udruga za promicanje kvalitete života u gradu Sisku KLUB SIŠČANA, OIB 33449313863</item>
    </derivirana_varijabla>
  </DomainObject.Predmet.ProtuStrankaListFormatedOIB>
  <DomainObject.Predmet.ProtuStrankaListFormatedWithAdress>
    <izvorni_sadrzaj>
      <item>Udruga za promicanje kvalitete života u gradu Sisku KLUB SIŠČANA, Ferde Hefelea 6, 44000 Sisak</item>
    </izvorni_sadrzaj>
    <derivirana_varijabla naziv="DomainObject.Predmet.ProtuStrankaListFormatedWithAdress_1">
      <item>Udruga za promicanje kvalitete života u gradu Sisku KLUB SIŠČANA, Ferde Hefelea 6, 44000 Sisak</item>
    </derivirana_varijabla>
  </DomainObject.Predmet.ProtuStrankaListFormatedWithAdress>
  <DomainObject.Predmet.ProtuStrankaListFormatedWithAdressOIB>
    <izvorni_sadrzaj>
      <item>Udruga za promicanje kvalitete života u gradu Sisku KLUB SIŠČANA, OIB 33449313863, Ferde Hefelea 6, 44000 Sisak</item>
    </izvorni_sadrzaj>
    <derivirana_varijabla naziv="DomainObject.Predmet.ProtuStrankaListFormatedWithAdressOIB_1">
      <item>Udruga za promicanje kvalitete života u gradu Sisku KLUB SIŠČANA, OIB 33449313863, Ferde Hefelea 6, 44000 Sisak</item>
    </derivirana_varijabla>
  </DomainObject.Predmet.ProtuStrankaListFormatedWithAdressOIB>
  <DomainObject.Predmet.ProtuStrankaListNazivFormated>
    <izvorni_sadrzaj>
      <item>Udruga za promicanje kvalitete života u gradu Sisku KLUB SIŠČANA</item>
    </izvorni_sadrzaj>
    <derivirana_varijabla naziv="DomainObject.Predmet.ProtuStrankaListNazivFormated_1">
      <item>Udruga za promicanje kvalitete života u gradu Sisku KLUB SIŠČANA</item>
    </derivirana_varijabla>
  </DomainObject.Predmet.ProtuStrankaListNazivFormated>
  <DomainObject.Predmet.ProtuStrankaListNazivFormatedOIB>
    <izvorni_sadrzaj>
      <item>Udruga za promicanje kvalitete života u gradu Sisku KLUB SIŠČANA, OIB 33449313863</item>
    </izvorni_sadrzaj>
    <derivirana_varijabla naziv="DomainObject.Predmet.ProtuStrankaListNazivFormatedOIB_1">
      <item>Udruga za promicanje kvalitete života u gradu Sisku KLUB SIŠČANA, OIB 33449313863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kvalitete života u gradu Sisku KLUB SIŠČANA</izvorni_sadrzaj>
    <derivirana_varijabla naziv="DomainObject.Predmet.ProtustrankaIDrugi_1">Udruga za promicanje kvalitete života u gradu Sisku KLUB SIŠČANA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kvalitete života u gradu Sisku KLUB SIŠČANA, OIB 33449313863, Ferde Hefelea 6, 44000 Sisak</izvorni_sadrzaj>
    <derivirana_varijabla naziv="DomainObject.Predmet.ProtustrankaIDrugiAdressOIB_1">Udruga za promicanje kvalitete života u gradu Sisku KLUB SIŠČANA, OIB 33449313863, Ferde Hefelea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kvalitete života u gradu Sisku KLUB SIŠČANA</item>
      <item>FINA Regionalni centar Zagreb</item>
    </izvorni_sadrzaj>
    <derivirana_varijabla naziv="DomainObject.Predmet.SudioniciListNaziv_1">
      <item>Udruga za promicanje kvalitete života u gradu Sisku KLUB SIŠČANA</item>
      <item>FINA Regionalni centar Zagreb</item>
    </derivirana_varijabla>
  </DomainObject.Predmet.SudioniciListNaziv>
  <DomainObject.Predmet.SudioniciListAdressOIB>
    <izvorni_sadrzaj>
      <item>Udruga za promicanje kvalitete života u gradu Sisku KLUB SIŠČANA, OIB 33449313863, Ferde Hefelea 6,44000 Sisak</item>
      <item>FINA Regionalni centar Zagreb, OIB 85821130368, Trg Svibanjskih žrtava 1995. br. 1,10000 Zagreb</item>
    </izvorni_sadrzaj>
    <derivirana_varijabla naziv="DomainObject.Predmet.SudioniciListAdressOIB_1">
      <item>Udruga za promicanje kvalitete života u gradu Sisku KLUB SIŠČANA, OIB 33449313863, Ferde Hefelea 6,44000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33449313863</item>
      <item>, OIB 85821130368</item>
    </izvorni_sadrzaj>
    <derivirana_varijabla naziv="DomainObject.Predmet.SudioniciListNazivOIB_1">
      <item>, OIB 33449313863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1372</properties:Characters>
  <properties:Lines>39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2016-11-15T13:08:00Z</dcterms:created>
  <dc:creator>ilukac</dc:creator>
  <cp:lastModifiedBy>Violeta Rihtar</cp:lastModifiedBy>
  <cp:lastPrinted>2016-11-15T13:07:00Z</cp:lastPrinted>
  <dcterms:modified xmlns:xsi="http://www.w3.org/2001/XMLSchema-instance" xsi:type="dcterms:W3CDTF">2016-11-15T14:29:00Z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