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438c" w14:paraId="e36438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457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F72C8">
        <w:rPr>
          <w:lang w:val="hr-HR"/>
        </w:rPr>
        <w:t>AERO-SOL društvo s ograničenom odgovornošću za trgovinu, proizvodnju i usluge, Bjelovar, Ivana Merza 2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F72C8">
        <w:rPr>
          <w:lang w:val="hr-HR"/>
        </w:rPr>
        <w:t>010076676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F72C8">
        <w:rPr>
          <w:lang w:val="hr-HR"/>
        </w:rPr>
        <w:t>60845322355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457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F72C8">
        <w:rPr>
          <w:lang w:val="hr-HR"/>
        </w:rPr>
        <w:t>91.828,37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F72C8">
        <w:rPr>
          <w:lang w:val="hr-HR"/>
        </w:rPr>
        <w:t>Zoran Krog, iz Koprivnice, Andrije Hebranga 60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F72C8">
        <w:rPr>
          <w:lang w:val="hr-HR"/>
        </w:rPr>
        <w:t>11475278583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15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15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5FE" w:rsidR="006545FE">
      <w:r>
        <w:separator/>
      </w:r>
    </w:p>
  </w:endnote>
  <w:endnote w:id="0" w:type="continuationSeparator">
    <w:p w:rsidRDefault="006545FE" w:rsidR="00654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5FE" w:rsidR="006545FE">
      <w:r>
        <w:separator/>
      </w:r>
    </w:p>
  </w:footnote>
  <w:footnote w:id="0" w:type="continuationSeparator">
    <w:p w:rsidRDefault="006545FE" w:rsidR="00654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3F72C8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545FE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536F4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2EE3"/>
    <w:rsid w:val="00D46E25"/>
    <w:rsid w:val="00D81A66"/>
    <w:rsid w:val="00DC7979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3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3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AERO-SOL društvo s ograničenom odgovornošću za trgovinu, proizvodnju i usluge, Bjelovar zastupanog po punomoćniku Zoran Krog</izvorni_sadrzaj>
    <derivirana_varijabla naziv="DomainObject.Predmet.ProtustrankaFormated_1">  AERO-SOL društvo s ograničenom odgovornošću za trgovinu, proizvodnju i usluge, Bjelovar zastupanog po punomoćniku Zoran Krog</derivirana_varijabla>
  </DomainObject.Predmet.ProtustrankaFormated>
  <DomainObject.Predmet.ProtustrankaFormatedOIB>
    <izvorni_sadrzaj>  AERO-SOL društvo s ograničenom odgovornošću za trgovinu, proizvodnju i usluge, Bjelovar, OIB 60845322355 zastupanog po punomoćniku Zoran Krog</izvorni_sadrzaj>
    <derivirana_varijabla naziv="DomainObject.Predmet.ProtustrankaFormatedOIB_1">  AERO-SOL društvo s ograničenom odgovornošću za trgovinu, proizvodnju i usluge, Bjelovar, OIB 60845322355 zastupanog po punomoćniku Zoran Krog</derivirana_varijabla>
  </DomainObject.Predmet.ProtustrankaFormatedOIB>
  <DomainObject.Predmet.ProtustrankaFormatedWithAdress>
    <izvorni_sadrzaj> AERO-SOL društvo s ograničenom odgovornošću za trgovinu, proizvodnju i usluge, Bjelovar, Ivana Merza 2, 43000 Bjelovar zastupanog po punomoćniku Zoran Krog</izvorni_sadrzaj>
    <derivirana_varijabla naziv="DomainObject.Predmet.ProtustrankaFormatedWithAdress_1"> AERO-SOL društvo s ograničenom odgovornošću za trgovinu, proizvodnju i usluge, Bjelovar, Ivana Merza 2, 43000 Bjelovar zastupanog po punomoćniku Zoran Krog</derivirana_varijabla>
  </DomainObject.Predmet.ProtustrankaFormatedWithAdress>
  <DomainObject.Predmet.ProtustrankaFormatedWithAdressOIB>
    <izvorni_sadrzaj> AERO-SOL društvo s ograničenom odgovornošću za trgovinu, proizvodnju i usluge, Bjelovar, OIB 60845322355, Ivana Merza 2, 43000 Bjelovar zastupanog po punomoćniku Zoran Krog</izvorni_sadrzaj>
    <derivirana_varijabla naziv="DomainObject.Predmet.ProtustrankaFormatedWithAdressOIB_1"> AERO-SOL društvo s ograničenom odgovornošću za trgovinu, proizvodnju i usluge, Bjelovar, OIB 60845322355, Ivana Merza 2, 43000 Bjelovar zastupanog po punomoćniku Zoran Krog</derivirana_varijabla>
  </DomainObject.Predmet.ProtustrankaFormatedWithAdressOIB>
  <DomainObject.Predmet.ProtustrankaWithAdress>
    <izvorni_sadrzaj>AERO-SOL društvo s ograničenom odgovornošću za trgovinu, proizvodnju i usluge, Bjelovar Ivana Merza 2, 43000 Bjelovar</izvorni_sadrzaj>
    <derivirana_varijabla naziv="DomainObject.Predmet.ProtustrankaWithAdress_1">AERO-SOL društvo s ograničenom odgovornošću za trgovinu, proizvodnju i usluge, Bjelovar Ivana Merza 2, 43000 Bjelovar</derivirana_varijabla>
  </DomainObject.Predmet.ProtustrankaWithAdress>
  <DomainObject.Predmet.ProtustrankaWithAdressOIB>
    <izvorni_sadrzaj>AERO-SOL društvo s ograničenom odgovornošću za trgovinu, proizvodnju i usluge, Bjelovar, OIB 60845322355, Ivana Merza 2, 43000 Bjelovar</izvorni_sadrzaj>
    <derivirana_varijabla naziv="DomainObject.Predmet.ProtustrankaWithAdressOIB_1">AERO-SOL društvo s ograničenom odgovornošću za trgovinu, proizvodnju i usluge, Bjelovar, OIB 60845322355, Ivana Merza 2, 43000 Bjelovar</derivirana_varijabla>
  </DomainObject.Predmet.ProtustrankaWithAdressOIB>
  <DomainObject.Predmet.ProtustrankaNazivFormated>
    <izvorni_sadrzaj>AERO-SOL društvo s ograničenom odgovornošću za trgovinu, proizvodnju i usluge, Bjelovar</izvorni_sadrzaj>
    <derivirana_varijabla naziv="DomainObject.Predmet.ProtustrankaNazivFormated_1">AERO-SOL društvo s ograničenom odgovornošću za trgovinu, proizvodnju i usluge, Bjelovar</derivirana_varijabla>
  </DomainObject.Predmet.ProtustrankaNazivFormated>
  <DomainObject.Predmet.ProtustrankaNazivFormatedOIB>
    <izvorni_sadrzaj>AERO-SOL društvo s ograničenom odgovornošću za trgovinu, proizvodnju i usluge, Bjelovar, OIB 60845322355</izvorni_sadrzaj>
    <derivirana_varijabla naziv="DomainObject.Predmet.ProtustrankaNazivFormatedOIB_1">AERO-SOL društvo s ograničenom odgovornošću za trgovinu, proizvodnju i usluge, Bjelovar, OIB 60845322355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AERO-SOL društvo s ograničenom odgovornošću za trgovinu, proizvodnju i usluge, Bjelovar zastupanog po punomoćniku Zoran Krog</item>
    </izvorni_sadrzaj>
    <derivirana_varijabla naziv="DomainObject.Predmet.ProtuStrankaListFormated_1">
      <item>AERO-SOL društvo s ograničenom odgovornošću za trgovinu, proizvodnju i usluge, Bjelovar zastupanog po punomoćniku Zoran Krog</item>
    </derivirana_varijabla>
  </DomainObject.Predmet.ProtuStrankaListFormated>
  <DomainObject.Predmet.ProtuStrankaListFormatedOIB>
    <izvorni_sadrzaj>
      <item>AERO-SOL društvo s ograničenom odgovornošću za trgovinu, proizvodnju i usluge, Bjelovar, OIB 60845322355 zastupanog po punomoćniku Zoran Krog</item>
    </izvorni_sadrzaj>
    <derivirana_varijabla naziv="DomainObject.Predmet.ProtuStrankaListFormatedOIB_1">
      <item>AERO-SOL društvo s ograničenom odgovornošću za trgovinu, proizvodnju i usluge, Bjelovar, OIB 60845322355 zastupanog po punomoćniku Zoran Krog</item>
    </derivirana_varijabla>
  </DomainObject.Predmet.ProtuStrankaListFormatedOIB>
  <DomainObject.Predmet.ProtuStrankaListFormatedWithAdress>
    <izvorni_sadrzaj>
      <item>AERO-SOL društvo s ograničenom odgovornošću za trgovinu, proizvodnju i usluge, Bjelovar, Ivana Merza 2, 43000 Bjelovar zastupanog po punomoćniku Zoran Krog</item>
    </izvorni_sadrzaj>
    <derivirana_varijabla naziv="DomainObject.Predmet.ProtuStrankaListFormatedWithAdress_1">
      <item>AERO-SOL društvo s ograničenom odgovornošću za trgovinu, proizvodnju i usluge, Bjelovar, Ivana Merza 2, 43000 Bjelovar zastupanog po punomoćniku Zoran Krog</item>
    </derivirana_varijabla>
  </DomainObject.Predmet.ProtuStrankaListFormatedWithAdress>
  <DomainObject.Predmet.ProtuStrankaListFormatedWithAdressOIB>
    <izvorni_sadrzaj>
      <item>AERO-SOL društvo s ograničenom odgovornošću za trgovinu, proizvodnju i usluge, Bjelovar, OIB 60845322355, Ivana Merza 2, 43000 Bjelovar zastupanog po punomoćniku Zoran Krog</item>
    </izvorni_sadrzaj>
    <derivirana_varijabla naziv="DomainObject.Predmet.ProtuStrankaListFormatedWithAdressOIB_1">
      <item>AERO-SOL društvo s ograničenom odgovornošću za trgovinu, proizvodnju i usluge, Bjelovar, OIB 60845322355, Ivana Merza 2, 43000 Bjelovar zastupanog po punomoćniku Zoran Krog</item>
    </derivirana_varijabla>
  </DomainObject.Predmet.ProtuStrankaListFormatedWithAdressOIB>
  <DomainObject.Predmet.ProtuStrankaListNazivFormated>
    <izvorni_sadrzaj>
      <item>AERO-SOL društvo s ograničenom odgovornošću za trgovinu, proizvodnju i usluge, Bjelovar</item>
    </izvorni_sadrzaj>
    <derivirana_varijabla naziv="DomainObject.Predmet.ProtuStrankaListNazivFormated_1">
      <item>AERO-SOL društvo s ograničenom odgovornošću za trgovinu, proizvodnju i usluge, Bjelovar</item>
    </derivirana_varijabla>
  </DomainObject.Predmet.ProtuStrankaListNazivFormated>
  <DomainObject.Predmet.ProtuStrankaListNazivFormatedOIB>
    <izvorni_sadrzaj>
      <item>AERO-SOL društvo s ograničenom odgovornošću za trgovinu, proizvodnju i usluge, Bjelovar, OIB 60845322355</item>
    </izvorni_sadrzaj>
    <derivirana_varijabla naziv="DomainObject.Predmet.ProtuStrankaListNazivFormatedOIB_1">
      <item>AERO-SOL društvo s ograničenom odgovornošću za trgovinu, proizvodnju i usluge, Bjelovar, OIB 60845322355</item>
    </derivirana_varijabla>
  </DomainObject.Predmet.ProtuStrankaListNazivFormatedOIB>
  <DomainObject.Predmet.OstaliListFormated>
    <izvorni_sadrzaj>
      <item>Zoran Krog punomoćnik sudionika u postupku AERO-SOL društvo s ograničenom odgovornošću za trgovinu, proizvodnju i usluge, Bjelovar</item>
    </izvorni_sadrzaj>
    <derivirana_varijabla naziv="DomainObject.Predmet.OstaliListFormated_1">
      <item>Zoran Krog punomoćnik sudionika u postupku AERO-SOL društvo s ograničenom odgovornošću za trgovinu, proizvodnju i usluge, Bjelovar</item>
    </derivirana_varijabla>
  </DomainObject.Predmet.OstaliListFormated>
  <DomainObject.Predmet.OstaliListFormatedOIB>
    <izvorni_sadrzaj>
      <item>Zoran Krog, OIB 11475278583 punomoćnik sudionika u postupku AERO-SOL društvo s ograničenom odgovornošću za trgovinu, proizvodnju i usluge, Bjelovar</item>
    </izvorni_sadrzaj>
    <derivirana_varijabla naziv="DomainObject.Predmet.OstaliListFormatedOIB_1">
      <item>Zoran Krog, OIB 11475278583 punomoćnik sudionika u postupku AERO-SOL društvo s ograničenom odgovornošću za trgovinu, proizvodnju i usluge, Bjelovar</item>
    </derivirana_varijabla>
  </DomainObject.Predmet.OstaliListFormatedOIB>
  <DomainObject.Predmet.OstaliListFormatedWithAdress>
    <izvorni_sadrzaj>
      <item>Zoran Krog, Andrije Hebranga 60, 48000 Koprivnica punomoćnik sudionika u postupku AERO-SOL društvo s ograničenom odgovornošću za trgovinu, proizvodnju i usluge, Bjelovar</item>
    </izvorni_sadrzaj>
    <derivirana_varijabla naziv="DomainObject.Predmet.OstaliListFormatedWithAdress_1">
      <item>Zoran Krog, Andrije Hebranga 60, 48000 Koprivnica punomoćnik sudionika u postupku AERO-SOL društvo s ograničenom odgovornošću za trgovinu, proizvodnju i usluge, Bjelovar</item>
    </derivirana_varijabla>
  </DomainObject.Predmet.OstaliListFormatedWithAdress>
  <DomainObject.Predmet.OstaliListFormatedWithAdressOIB>
    <izvorni_sadrzaj>
      <item>Zoran Krog, OIB 11475278583, Andrije Hebranga 60, 48000 Koprivnica punomoćnik sudionika u postupku AERO-SOL društvo s ograničenom odgovornošću za trgovinu, proizvodnju i usluge, Bjelovar</item>
    </izvorni_sadrzaj>
    <derivirana_varijabla naziv="DomainObject.Predmet.OstaliListFormatedWithAdressOIB_1">
      <item>Zoran Krog, OIB 11475278583, Andrije Hebranga 60, 48000 Koprivnica punomoćnik sudionika u postupku AERO-SOL društvo s ograničenom odgovornošću za trgovinu, proizvodnju i usluge, Bjelovar</item>
    </derivirana_varijabla>
  </DomainObject.Predmet.OstaliListFormatedWithAdressOIB>
  <DomainObject.Predmet.OstaliListNazivFormated>
    <izvorni_sadrzaj>
      <item>Zoran Krog</item>
    </izvorni_sadrzaj>
    <derivirana_varijabla naziv="DomainObject.Predmet.OstaliListNazivFormated_1">
      <item>Zoran Krog</item>
    </derivirana_varijabla>
  </DomainObject.Predmet.OstaliListNazivFormated>
  <DomainObject.Predmet.OstaliListNazivFormatedOIB>
    <izvorni_sadrzaj>
      <item>Zoran Krog, OIB 11475278583</item>
    </izvorni_sadrzaj>
    <derivirana_varijabla naziv="DomainObject.Predmet.OstaliListNazivFormatedOIB_1">
      <item>Zoran Krog, OIB 11475278583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AERO-SOL društvo s ograničenom odgovornošću za trgovinu, proizvodnju i usluge, Bjelovar</izvorni_sadrzaj>
    <derivirana_varijabla naziv="DomainObject.Predmet.ProtustrankaIDrugi_1">AERO-SOL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AERO-SOL društvo s ograničenom odgovornošću za trgovinu, proizvodnju i usluge, Bjelovar, OIB 60845322355, Ivana Merza 2, 43000 Bjelovar</izvorni_sadrzaj>
    <derivirana_varijabla naziv="DomainObject.Predmet.ProtustrankaIDrugiAdressOIB_1">AERO-SOL društvo s ograničenom odgovornošću za trgovinu, proizvodnju i usluge, Bjelovar, OIB 60845322355, Ivana Merza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AERO-SOL društvo s ograničenom odgovornošću za trgovinu, proizvodnju i usluge, Bjelovar</item>
      <item>Zoran Krog</item>
    </izvorni_sadrzaj>
    <derivirana_varijabla naziv="DomainObject.Predmet.SudioniciListNaziv_1">
      <item>FINA, RC ZAGREB, Podružnica Bjelovar</item>
      <item>AERO-SOL društvo s ograničenom odgovornošću za trgovinu, proizvodnju i usluge, Bjelovar</item>
      <item>Zoran Krog</item>
    </derivirana_varijabla>
  </DomainObject.Predmet.SudioniciListNaziv>
  <DomainObject.Predmet.SudioniciListAdressOIB>
    <izvorni_sadrzaj>
      <item>FINA, RC ZAGREB, Podružnica Bjelovar, OIB 85821130368, F. Supila 4,43000 Bjelovar</item>
      <item>AERO-SOL društvo s ograničenom odgovornošću za trgovinu, proizvodnju i usluge, Bjelovar, OIB 60845322355, Ivana Merza 2,43000 Bjelovar</item>
      <item>Zoran Krog, OIB 11475278583, Andrije Hebranga 60,48000 Koprivnica</item>
    </izvorni_sadrzaj>
    <derivirana_varijabla naziv="DomainObject.Predmet.SudioniciListAdressOIB_1">
      <item>FINA, RC ZAGREB, Podružnica Bjelovar, OIB 85821130368, F. Supila 4,43000 Bjelovar</item>
      <item>AERO-SOL društvo s ograničenom odgovornošću za trgovinu, proizvodnju i usluge, Bjelovar, OIB 60845322355, Ivana Merza 2,43000 Bjelovar</item>
      <item>Zoran Krog, OIB 11475278583, Andrije Hebranga 60,48000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60845322355</item>
      <item>, OIB 11475278583</item>
    </izvorni_sadrzaj>
    <derivirana_varijabla naziv="DomainObject.Predmet.SudioniciListNazivOIB_1">
      <item>, OIB 85821130368</item>
      <item>, OIB 60845322355</item>
      <item>, OIB 11475278583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488EE-632A-4BAE-924B-1AE8EF978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2015-12-14T13:47:00Z</dcterms:created>
  <dc:creator>ssabljic</dc:creator>
  <cp:lastModifiedBy>Miroslav Lovreković</cp:lastModifiedBy>
  <cp:lastPrinted>2015-12-09T06:53:00Z</cp:lastPrinted>
  <dcterms:modified xmlns:xsi="http://www.w3.org/2001/XMLSchema-instance" xsi:type="dcterms:W3CDTF">2015-12-15T06:44:00Z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