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1fd9" w14:paraId="bad1fd9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6E22E8">
        <w:rPr>
          <w:lang w:val="hr-HR"/>
        </w:rPr>
        <w:t>2176</w:t>
      </w:r>
      <w:r w:rsidR="002F4851">
        <w:rPr>
          <w:lang w:val="hr-HR"/>
        </w:rPr>
        <w:t>/2015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6E22E8" w:rsidRPr="00EC5BA2">
        <w:rPr>
          <w:lang w:val="hr-HR"/>
        </w:rPr>
        <w:t>UVALA JOSIPOVA d.o.o., OIB: 28371843291, Svirče, Svirče bb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6D7B3D">
        <w:rPr>
          <w:lang w:val="hr-HR"/>
        </w:rPr>
        <w:t xml:space="preserve">25. listopada 2017. 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6D7B3D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6E22E8">
        <w:rPr>
          <w:lang w:val="hr-HR"/>
        </w:rPr>
        <w:t>UVALA JOSIPOVA d.o.o., OIB: 28371843291, Svirče, Svirče bb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6D7B3D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6D7B3D">
        <w:rPr>
          <w:lang w:val="hr-HR"/>
        </w:rPr>
        <w:t>25. listopada 2017</w:t>
      </w:r>
      <w:r w:rsidR="006D7B3D" w:rsidRPr="006D7B3D">
        <w:rPr>
          <w:lang w:val="hr-HR"/>
        </w:rPr>
        <w:t xml:space="preserve">. </w:t>
      </w:r>
      <w:r w:rsidR="000B3513" w:rsidRPr="006D7B3D">
        <w:rPr>
          <w:lang w:val="hr-HR"/>
        </w:rPr>
        <w:t xml:space="preserve"> </w:t>
      </w:r>
      <w:r w:rsidRPr="006D7B3D">
        <w:rPr>
          <w:lang w:val="hr-HR"/>
        </w:rPr>
        <w:t xml:space="preserve">u </w:t>
      </w:r>
      <w:r w:rsidR="00CC3340" w:rsidRPr="006D7B3D">
        <w:rPr>
          <w:lang w:val="hr-HR"/>
        </w:rPr>
        <w:t>1</w:t>
      </w:r>
      <w:r w:rsidR="006D7B3D">
        <w:rPr>
          <w:lang w:val="hr-HR"/>
        </w:rPr>
        <w:t>2</w:t>
      </w:r>
      <w:r w:rsidR="00CC3340" w:rsidRPr="006D7B3D">
        <w:rPr>
          <w:lang w:val="hr-HR"/>
        </w:rPr>
        <w:t>,</w:t>
      </w:r>
      <w:r w:rsidR="006D7B3D">
        <w:rPr>
          <w:lang w:val="hr-HR"/>
        </w:rPr>
        <w:t>3</w:t>
      </w:r>
      <w:r w:rsidR="00CC3340" w:rsidRPr="006D7B3D">
        <w:rPr>
          <w:lang w:val="hr-HR"/>
        </w:rPr>
        <w:t>0</w:t>
      </w:r>
      <w:r w:rsidRPr="006D7B3D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B7412E">
        <w:t>Ante Majić iz Zagreba, Prilaz baruna Filipovića 13, OIB: 54998137767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6E22E8">
        <w:rPr>
          <w:lang w:val="hr-HR"/>
        </w:rPr>
        <w:t>UVALA JOSIPOVA d.o.o., OIB: 28371843291, Svirče, Svirče bb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6E22E8">
        <w:rPr>
          <w:lang w:val="hr-HR"/>
        </w:rPr>
        <w:t>UVALA JOSIPOVA d.o.o., OIB: 28371843291, Svirče, Svirče bb</w:t>
      </w:r>
      <w:r w:rsidR="00014416" w:rsidRPr="006964DD">
        <w:rPr>
          <w:lang w:val="hr-HR"/>
        </w:rPr>
        <w:t xml:space="preserve">.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6E22E8">
        <w:rPr>
          <w:lang w:val="hr-HR"/>
        </w:rPr>
        <w:t>18. studenog</w:t>
      </w:r>
      <w:r w:rsidR="002F4851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6E22E8">
        <w:rPr>
          <w:lang w:val="hr-HR"/>
        </w:rPr>
        <w:t>UVALA JOSIPOVA d.o.o., OIB: 28371843291, Svirče, Svirče bb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47B75">
        <w:rPr>
          <w:lang w:val="hr-HR"/>
        </w:rPr>
        <w:t>1</w:t>
      </w:r>
      <w:r w:rsidR="00D23811" w:rsidRPr="006964DD">
        <w:rPr>
          <w:lang w:val="hr-HR"/>
        </w:rPr>
        <w:t>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6E22E8">
        <w:rPr>
          <w:lang w:val="hr-HR"/>
        </w:rPr>
        <w:t>638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6E22E8">
        <w:rPr>
          <w:lang w:val="hr-HR"/>
        </w:rPr>
        <w:t>10.028,91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(Narodne novine </w:t>
      </w:r>
      <w:r w:rsidRPr="006964DD">
        <w:rPr>
          <w:lang w:val="hr-HR"/>
        </w:rPr>
        <w:lastRenderedPageBreak/>
        <w:t>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6D7B3D">
        <w:rPr>
          <w:lang w:val="hr-HR"/>
        </w:rPr>
        <w:t>25. listopada 2017.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  <w:r w:rsidR="006D7B3D">
        <w:rPr>
          <w:lang w:val="hr-HR"/>
        </w:rPr>
        <w:t xml:space="preserve"> </w:t>
      </w:r>
    </w:p>
    <w:p w:rsidRDefault="00514A69" w:rsidP="005745D6" w:rsidR="00514A69" w:rsidRPr="006964DD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DF2819" w:rsidRPr="00DF2819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6E22E8">
      <w:rPr>
        <w:lang w:val="hr-HR"/>
      </w:rPr>
      <w:t>2176</w:t>
    </w:r>
    <w:r w:rsidR="00040FDC" w:rsidRPr="00F93F44">
      <w:rPr>
        <w:lang w:val="hr-HR"/>
      </w:rPr>
      <w:t>/201</w:t>
    </w:r>
    <w:r w:rsidR="002F4851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14A69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D7B3D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12E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DF2819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8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28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28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28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8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8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8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8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St-2176/2015</izvorni_sadrzaj>
    <derivirana_varijabla naziv="DomainObject.Predmet.OznakaBroj_1">St-2176/2015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JOSIPOVA, društvo s ograničenom odgovornošću za ugostiteljstvo i trgovinu</izvorni_sadrzaj>
    <derivirana_varijabla naziv="DomainObject.Predmet.ProtustrankaFormated_1">  UVALA JOSIPOVA, društvo s ograničenom odgovornošću za ugostiteljstvo i trgovinu</derivirana_varijabla>
  </DomainObject.Predmet.ProtustrankaFormated>
  <DomainObject.Predmet.ProtustrankaFormatedOIB>
    <izvorni_sadrzaj>  UVALA JOSIPOVA, društvo s ograničenom odgovornošću za ugostiteljstvo i trgovinu, OIB 28371843291</izvorni_sadrzaj>
    <derivirana_varijabla naziv="DomainObject.Predmet.ProtustrankaFormatedOIB_1">  UVALA JOSIPOVA, društvo s ograničenom odgovornošću za ugostiteljstvo i trgovinu, OIB 28371843291</derivirana_varijabla>
  </DomainObject.Predmet.ProtustrankaFormatedOIB>
  <DomainObject.Predmet.ProtustrankaFormatedWithAdress>
    <izvorni_sadrzaj> UVALA JOSIPOVA, društvo s ograničenom odgovornošću za ugostiteljstvo i trgovinu, Svirče bb, 21460 Svirče</izvorni_sadrzaj>
    <derivirana_varijabla naziv="DomainObject.Predmet.ProtustrankaFormatedWithAdress_1"> UVALA JOSIPOVA, društvo s ograničenom odgovornošću za ugostiteljstvo i trgovinu, Svirče bb, 21460 Svirče</derivirana_varijabla>
  </DomainObject.Predmet.ProtustrankaFormatedWithAdress>
  <DomainObject.Predmet.ProtustrankaFormatedWithAdressOIB>
    <izvorni_sadrzaj> UVALA JOSIPOVA, društvo s ograničenom odgovornošću za ugostiteljstvo i trgovinu, OIB 28371843291, Svirče bb, 21460 Svirče</izvorni_sadrzaj>
    <derivirana_varijabla naziv="DomainObject.Predmet.ProtustrankaFormatedWithAdressOIB_1"> UVALA JOSIPOVA, društvo s ograničenom odgovornošću za ugostiteljstvo i trgovinu, OIB 28371843291, Svirče bb, 21460 Svirče</derivirana_varijabla>
  </DomainObject.Predmet.ProtustrankaFormatedWithAdressOIB>
  <DomainObject.Predmet.ProtustrankaWithAdress>
    <izvorni_sadrzaj>UVALA JOSIPOVA, društvo s ograničenom odgovornošću za ugostiteljstvo i trgovinu Svirče bb, 21460 Svirče</izvorni_sadrzaj>
    <derivirana_varijabla naziv="DomainObject.Predmet.ProtustrankaWithAdress_1">UVALA JOSIPOVA, društvo s ograničenom odgovornošću za ugostiteljstvo i trgovinu Svirče bb, 21460 Svirče</derivirana_varijabla>
  </DomainObject.Predmet.ProtustrankaWithAdress>
  <DomainObject.Predmet.ProtustrankaWithAdressOIB>
    <izvorni_sadrzaj>UVALA JOSIPOVA, društvo s ograničenom odgovornošću za ugostiteljstvo i trgovinu, OIB 28371843291, Svirče bb, 21460 Svirče</izvorni_sadrzaj>
    <derivirana_varijabla naziv="DomainObject.Predmet.ProtustrankaWithAdressOIB_1">UVALA JOSIPOVA, društvo s ograničenom odgovornošću za ugostiteljstvo i trgovinu, OIB 28371843291, Svirče bb, 21460 Svirče</derivirana_varijabla>
  </DomainObject.Predmet.ProtustrankaWithAdressOIB>
  <DomainObject.Predmet.ProtustrankaNazivFormated>
    <izvorni_sadrzaj>UVALA JOSIPOVA, društvo s ograničenom odgovornošću za ugostiteljstvo i trgovinu</izvorni_sadrzaj>
    <derivirana_varijabla naziv="DomainObject.Predmet.ProtustrankaNazivFormated_1">UVALA JOSIPOVA, društvo s ograničenom odgovornošću za ugostiteljstvo i trgovinu</derivirana_varijabla>
  </DomainObject.Predmet.ProtustrankaNazivFormated>
  <DomainObject.Predmet.ProtustrankaNazivFormatedOIB>
    <izvorni_sadrzaj>UVALA JOSIPOVA, društvo s ograničenom odgovornošću za ugostiteljstvo i trgovinu, OIB 28371843291</izvorni_sadrzaj>
    <derivirana_varijabla naziv="DomainObject.Predmet.ProtustrankaNazivFormatedOIB_1">UVALA JOSIPOVA, društvo s ograničenom odgovornošću za ugostiteljstvo i trgovinu, OIB 28371843291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10028.91</izvorni_sadrzaj>
    <derivirana_varijabla naziv="DomainObject.Predmet.TrenutnaVrijednost_1">10028.91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JOSIPOVA, društvo s ograničenom odgovornošću za ugostiteljstvo i trgovinu</item>
    </izvorni_sadrzaj>
    <derivirana_varijabla naziv="DomainObject.Predmet.ProtuStrankaListFormated_1">
      <item>UVALA JOSIPOVA, društvo s ograničenom odgovornošću za ugostiteljstvo i trgovinu</item>
    </derivirana_varijabla>
  </DomainObject.Predmet.ProtuStrankaListFormated>
  <DomainObject.Predmet.ProtuStrankaListFormatedOIB>
    <izvorni_sadrzaj>
      <item>UVALA JOSIPOVA, društvo s ograničenom odgovornošću za ugostiteljstvo i trgovinu, OIB 28371843291</item>
    </izvorni_sadrzaj>
    <derivirana_varijabla naziv="DomainObject.Predmet.ProtuStrankaListFormatedOIB_1">
      <item>UVALA JOSIPOVA, društvo s ograničenom odgovornošću za ugostiteljstvo i trgovinu, OIB 28371843291</item>
    </derivirana_varijabla>
  </DomainObject.Predmet.ProtuStrankaListFormatedOIB>
  <DomainObject.Predmet.ProtuStrankaListFormatedWithAdress>
    <izvorni_sadrzaj>
      <item>UVALA JOSIPOVA, društvo s ograničenom odgovornošću za ugostiteljstvo i trgovinu, Svirče bb, 21460 Svirče</item>
    </izvorni_sadrzaj>
    <derivirana_varijabla naziv="DomainObject.Predmet.ProtuStrankaListFormatedWithAdress_1">
      <item>UVALA JOSIPOVA, društvo s ograničenom odgovornošću za ugostiteljstvo i trgovinu, Svirče bb, 21460 Svirče</item>
    </derivirana_varijabla>
  </DomainObject.Predmet.ProtuStrankaListFormatedWithAdress>
  <DomainObject.Predmet.ProtuStrankaListFormatedWithAdressOIB>
    <izvorni_sadrzaj>
      <item>UVALA JOSIPOVA, društvo s ograničenom odgovornošću za ugostiteljstvo i trgovinu, OIB 28371843291, Svirče bb, 21460 Svirče</item>
    </izvorni_sadrzaj>
    <derivirana_varijabla naziv="DomainObject.Predmet.ProtuStrankaListFormatedWithAdressOIB_1">
      <item>UVALA JOSIPOVA, društvo s ograničenom odgovornošću za ugostiteljstvo i trgovinu, OIB 28371843291, Svirče bb, 21460 Svirče</item>
    </derivirana_varijabla>
  </DomainObject.Predmet.ProtuStrankaListFormatedWithAdressOIB>
  <DomainObject.Predmet.ProtuStrankaListNazivFormated>
    <izvorni_sadrzaj>
      <item>UVALA JOSIPOVA, društvo s ograničenom odgovornošću za ugostiteljstvo i trgovinu</item>
    </izvorni_sadrzaj>
    <derivirana_varijabla naziv="DomainObject.Predmet.ProtuStrankaListNazivFormated_1">
      <item>UVALA JOSIPOVA, društvo s ograničenom odgovornošću za ugostiteljstvo i trgovinu</item>
    </derivirana_varijabla>
  </DomainObject.Predmet.ProtuStrankaListNazivFormated>
  <DomainObject.Predmet.ProtuStrankaListNazivFormatedOIB>
    <izvorni_sadrzaj>
      <item>UVALA JOSIPOVA, društvo s ograničenom odgovornošću za ugostiteljstvo i trgovinu, OIB 28371843291</item>
    </izvorni_sadrzaj>
    <derivirana_varijabla naziv="DomainObject.Predmet.ProtuStrankaListNazivFormatedOIB_1">
      <item>UVALA JOSIPOVA, društvo s ograničenom odgovornošću za ugostiteljstvo i trgovinu, OIB 28371843291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JOSIPOVA, društvo s ograničenom odgovornošću za ugostiteljstvo i trgovinu</izvorni_sadrzaj>
    <derivirana_varijabla naziv="DomainObject.Predmet.ProtustrankaIDrugi_1">UVALA JOSIPOVA,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JOSIPOVA, društvo s ograničenom odgovornošću za ugostiteljstvo i trgovinu, OIB 28371843291, Svirče bb, 21460 Svirče</izvorni_sadrzaj>
    <derivirana_varijabla naziv="DomainObject.Predmet.ProtustrankaIDrugiAdressOIB_1">UVALA JOSIPOVA, društvo s ograničenom odgovornošću za ugostiteljstvo i trgovinu, OIB 28371843291, Svirče bb,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JOSIPOVA, društvo s ograničenom odgovornošću za ugostiteljstvo i trgovinu</item>
      <item>FINANCIJSKA AGENCIJA, RC SPLIT</item>
    </izvorni_sadrzaj>
    <derivirana_varijabla naziv="DomainObject.Predmet.SudioniciListNaziv_1">
      <item>UVALA JOSIPOVA,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UVALA JOSIPOVA, društvo s ograničenom odgovornošću za ugostiteljstvo i trgovinu, OIB 28371843291, Svirče bb,21460 Svirče</item>
      <item>FINANCIJSKA AGENCIJA, RC SPLIT, OIB 85821130368, Mažuranićevo šetalište 24 b,21000 Split</item>
    </izvorni_sadrzaj>
    <derivirana_varijabla naziv="DomainObject.Predmet.SudioniciListAdressOIB_1">
      <item>UVALA JOSIPOVA, društvo s ograničenom odgovornošću za ugostiteljstvo i trgovinu, OIB 28371843291, Svirče bb,21460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28371843291</item>
      <item>, OIB 85821130368</item>
    </izvorni_sadrzaj>
    <derivirana_varijabla naziv="DomainObject.Predmet.SudioniciListNazivOIB_1">
      <item>, OIB 28371843291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3BA39-664F-430F-8B68-5716FC6E6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4241</properties:Characters>
  <properties:Lines>110</properties:Lines>
  <properties:Paragraphs>35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2017-10-25T10:04:00Z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