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169c" w14:paraId="501169c" w:rsidRDefault="00C34F80" w:rsidP="00C34F80" w:rsidR="00C34F80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 St-748/2015-5</w:t>
      </w:r>
    </w:p>
    <w:p w:rsidRDefault="00C34F80" w:rsidP="00C34F80" w:rsidR="00C34F8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C34F80" w:rsidP="00C34F80" w:rsidR="00C34F8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C34F80" w:rsidP="00C34F80" w:rsidR="00C34F8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C34F80" w:rsidP="00C34F80" w:rsidR="00C34F80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C34F80" w:rsidP="00C34F80" w:rsidR="00C34F80">
      <w:pPr>
        <w:rPr>
          <w:szCs w:val="24"/>
        </w:rPr>
      </w:pPr>
    </w:p>
    <w:p w:rsidRDefault="00C34F80" w:rsidP="00C34F80" w:rsidR="00C34F80">
      <w:pPr>
        <w:rPr>
          <w:szCs w:val="24"/>
        </w:rPr>
      </w:pPr>
    </w:p>
    <w:p w:rsidRDefault="00C34F80" w:rsidP="00C34F80" w:rsidR="00C34F80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C34F80" w:rsidP="00C34F80" w:rsidR="00C34F80">
      <w:pPr>
        <w:rPr>
          <w:szCs w:val="24"/>
        </w:rPr>
      </w:pPr>
    </w:p>
    <w:p w:rsidRDefault="00C34F80" w:rsidP="00C34F80" w:rsidR="00C34F80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C34F80" w:rsidP="00C34F80" w:rsidR="00C34F80">
      <w:pPr>
        <w:rPr>
          <w:szCs w:val="24"/>
        </w:rPr>
      </w:pPr>
    </w:p>
    <w:p w:rsidRDefault="00C34F80" w:rsidP="00C34F80" w:rsidR="00C34F80">
      <w:pPr>
        <w:jc w:val="both"/>
      </w:pPr>
      <w:r>
        <w:rPr>
          <w:szCs w:val="24"/>
        </w:rPr>
        <w:tab/>
      </w:r>
      <w:r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CASTRUM IOVIA ZADRUGA – LUDBREG, Ludbreg, Matije Gupca 6, OIB: 12750449109, dana 29. veljače 2016. godine</w:t>
      </w:r>
    </w:p>
    <w:p w:rsidRDefault="00C34F80" w:rsidP="00C34F80" w:rsidR="00C34F80">
      <w:pPr>
        <w:jc w:val="both"/>
      </w:pPr>
    </w:p>
    <w:p w:rsidRDefault="00C34F80" w:rsidP="00C34F80" w:rsidR="00C34F80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C34F80" w:rsidP="00C34F80" w:rsidR="00C34F80">
      <w:pPr>
        <w:rPr>
          <w:szCs w:val="24"/>
        </w:rPr>
      </w:pPr>
    </w:p>
    <w:p w:rsidRDefault="00C34F80" w:rsidP="00C34F80" w:rsidR="00C34F80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CASTRUM IOVIA ZADRUGA – LUDBREG, Ludbreg, Matije Gupca 6, OIB: 12750449109</w:t>
      </w:r>
      <w:r>
        <w:rPr>
          <w:szCs w:val="24"/>
        </w:rPr>
        <w:t>, s danom 29. veljače 2016. u 12,00 sati.</w:t>
      </w:r>
    </w:p>
    <w:p w:rsidRDefault="00C34F80" w:rsidP="00C34F80" w:rsidR="00C34F80">
      <w:pPr>
        <w:jc w:val="both"/>
        <w:rPr>
          <w:szCs w:val="24"/>
        </w:rPr>
      </w:pPr>
    </w:p>
    <w:p w:rsidRDefault="00C34F80" w:rsidP="00C34F80" w:rsidR="00C34F80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CASTRUM IOVIA ZADRUGA – LUDBREG, Ludbreg, Matije Gupca 6, OIB: 12750449109.</w:t>
      </w:r>
    </w:p>
    <w:p w:rsidRDefault="00C34F80" w:rsidP="00C34F80" w:rsidR="00C34F80">
      <w:pPr>
        <w:jc w:val="both"/>
      </w:pPr>
    </w:p>
    <w:p w:rsidRDefault="00C34F80" w:rsidP="00C34F80" w:rsidR="00C34F80">
      <w:pPr>
        <w:jc w:val="both"/>
      </w:pPr>
      <w:r>
        <w:tab/>
        <w:t xml:space="preserve">III Za stečajnog upravitelja imenuje se </w:t>
      </w:r>
      <w:r w:rsidR="00B66BE5">
        <w:t xml:space="preserve">Siniša </w:t>
      </w:r>
      <w:proofErr w:type="spellStart"/>
      <w:r w:rsidR="00B66BE5">
        <w:t>Rajnović</w:t>
      </w:r>
      <w:proofErr w:type="spellEnd"/>
      <w:r w:rsidR="00B66BE5">
        <w:t xml:space="preserve">, Sv. Trojstva 87, </w:t>
      </w:r>
      <w:proofErr w:type="spellStart"/>
      <w:r w:rsidR="00B66BE5">
        <w:t>Milanovac</w:t>
      </w:r>
      <w:proofErr w:type="spellEnd"/>
      <w:r w:rsidR="00B66BE5">
        <w:t>, Virovitica.</w:t>
      </w:r>
    </w:p>
    <w:p w:rsidRDefault="00C34F80" w:rsidP="00C34F80" w:rsidR="00C34F80">
      <w:pPr>
        <w:jc w:val="both"/>
        <w:rPr>
          <w:color w:val="FF0000"/>
        </w:rPr>
      </w:pPr>
    </w:p>
    <w:p w:rsidRDefault="00C34F80" w:rsidP="00C34F80" w:rsidR="00C34F80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C34F80" w:rsidP="00C34F80" w:rsidR="00C34F80">
      <w:pPr>
        <w:jc w:val="both"/>
        <w:rPr>
          <w:szCs w:val="24"/>
        </w:rPr>
      </w:pPr>
    </w:p>
    <w:p w:rsidRDefault="00C34F80" w:rsidP="00C34F80" w:rsidR="00C34F80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CASTRUM IOVIA ZADRUGA – LUDBREG, Ludbreg, Matije Gupca 6, OIB: 12750449109</w:t>
      </w:r>
      <w:r>
        <w:rPr>
          <w:szCs w:val="24"/>
        </w:rPr>
        <w:t>, bit će brisan iz sudskog registra.</w:t>
      </w:r>
    </w:p>
    <w:p w:rsidRDefault="00C34F80" w:rsidP="00C34F80" w:rsidR="00C34F80">
      <w:pPr>
        <w:rPr>
          <w:szCs w:val="24"/>
        </w:rPr>
      </w:pPr>
    </w:p>
    <w:p w:rsidRDefault="00C34F80" w:rsidP="00C34F80" w:rsidR="00C34F80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C34F80" w:rsidP="00C34F80" w:rsidR="00C34F80">
      <w:pPr>
        <w:rPr>
          <w:szCs w:val="24"/>
        </w:rPr>
      </w:pPr>
    </w:p>
    <w:p w:rsidRDefault="00C34F80" w:rsidP="00C34F80" w:rsidR="00C34F80">
      <w:pPr>
        <w:jc w:val="both"/>
        <w:rPr>
          <w:szCs w:val="24"/>
        </w:rPr>
      </w:pPr>
      <w:r>
        <w:rPr>
          <w:szCs w:val="24"/>
        </w:rPr>
        <w:tab/>
        <w:t xml:space="preserve">Predlagatelj je dana 09. studenog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C34F80" w:rsidP="00C34F80" w:rsidR="00C34F80">
      <w:pPr>
        <w:rPr>
          <w:szCs w:val="24"/>
        </w:rPr>
      </w:pPr>
    </w:p>
    <w:p w:rsidRDefault="00C34F80" w:rsidP="00C34F80" w:rsidR="00C34F80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34F80" w:rsidP="00C34F80" w:rsidR="00C34F80">
      <w:pPr>
        <w:rPr>
          <w:szCs w:val="24"/>
        </w:rPr>
      </w:pPr>
    </w:p>
    <w:p w:rsidRDefault="00C34F80" w:rsidP="00C34F80" w:rsidR="00C34F80">
      <w:pPr>
        <w:rPr>
          <w:szCs w:val="24"/>
        </w:rPr>
      </w:pPr>
    </w:p>
    <w:p w:rsidRDefault="00C34F80" w:rsidP="00C34F80" w:rsidR="00C34F80">
      <w:pPr>
        <w:jc w:val="center"/>
        <w:rPr>
          <w:szCs w:val="24"/>
        </w:rPr>
      </w:pPr>
      <w:r>
        <w:rPr>
          <w:szCs w:val="24"/>
        </w:rPr>
        <w:t>U Varaždinu, 29. veljače 2016.</w:t>
      </w:r>
    </w:p>
    <w:p w:rsidRDefault="00C34F80" w:rsidP="00C34F80" w:rsidR="00C34F8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C34F80" w:rsidP="00C34F80" w:rsidR="00C34F80">
      <w:pPr>
        <w:rPr>
          <w:szCs w:val="24"/>
        </w:rPr>
      </w:pPr>
      <w:r>
        <w:rPr>
          <w:szCs w:val="24"/>
        </w:rPr>
        <w:t xml:space="preserve">     </w:t>
      </w:r>
    </w:p>
    <w:p w:rsidRDefault="00C34F80" w:rsidP="00C34F80" w:rsidR="00C34F8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S U D A C</w:t>
      </w:r>
    </w:p>
    <w:p w:rsidRDefault="00C34F80" w:rsidP="00C34F80" w:rsidR="00C34F80">
      <w:pPr>
        <w:rPr>
          <w:szCs w:val="24"/>
        </w:rPr>
      </w:pPr>
    </w:p>
    <w:p w:rsidRDefault="00C34F80" w:rsidP="00C34F80" w:rsidR="00C34F80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Iris </w:t>
      </w:r>
      <w:proofErr w:type="spellStart"/>
      <w:r>
        <w:rPr>
          <w:szCs w:val="24"/>
        </w:rPr>
        <w:t>Hatvalić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Nemec</w:t>
      </w:r>
      <w:proofErr w:type="spellEnd"/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C34F80" w:rsidP="00C34F80" w:rsidR="00C34F80">
      <w:pPr>
        <w:rPr>
          <w:szCs w:val="24"/>
        </w:rPr>
      </w:pPr>
    </w:p>
    <w:p w:rsidRDefault="00C34F80" w:rsidP="00C34F80" w:rsidR="00C34F80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C34F80" w:rsidP="00C34F80" w:rsidR="00C34F80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C34F80" w:rsidP="00C34F80" w:rsidR="00C34F80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C34F80" w:rsidP="00C34F80" w:rsidR="00C34F80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34F80" w:rsidP="00C34F80" w:rsidR="00C34F80">
      <w:pPr>
        <w:rPr>
          <w:szCs w:val="24"/>
        </w:rPr>
      </w:pPr>
    </w:p>
    <w:p w:rsidRDefault="00C34F80" w:rsidP="00C34F80" w:rsidR="00C34F80">
      <w:pPr>
        <w:rPr>
          <w:szCs w:val="24"/>
        </w:rPr>
      </w:pPr>
    </w:p>
    <w:p w:rsidRDefault="00C34F80" w:rsidP="00C34F80" w:rsidR="00C34F80">
      <w:pPr>
        <w:rPr>
          <w:szCs w:val="24"/>
        </w:rPr>
      </w:pPr>
      <w:r>
        <w:rPr>
          <w:szCs w:val="24"/>
        </w:rPr>
        <w:t>DNA:</w:t>
      </w:r>
    </w:p>
    <w:p w:rsidRDefault="00C34F80" w:rsidP="00C34F80" w:rsidR="00C34F80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C34F80" w:rsidP="00C34F80" w:rsidR="00C34F80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C34F80" w:rsidP="00C34F80" w:rsidR="00C34F8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CASTRUM IOVIA ZADRUGA – LUDBREG, Ludbreg, Matije Gupca 6, OIB: 12750449109</w:t>
      </w:r>
    </w:p>
    <w:p w:rsidRDefault="00B66BE5" w:rsidP="00C34F80" w:rsidR="00C34F80">
      <w:pPr>
        <w:numPr>
          <w:ilvl w:val="0"/>
          <w:numId w:val="47"/>
        </w:numPr>
        <w:rPr>
          <w:szCs w:val="24"/>
        </w:rPr>
      </w:pPr>
      <w:r>
        <w:t xml:space="preserve">Upravitelj zadruge Vladimir </w:t>
      </w:r>
      <w:proofErr w:type="spellStart"/>
      <w:r>
        <w:t>Papp</w:t>
      </w:r>
      <w:proofErr w:type="spellEnd"/>
      <w:r>
        <w:t>, Ludbreg, Matije Gupca 6</w:t>
      </w:r>
    </w:p>
    <w:p w:rsidRDefault="00C34F80" w:rsidP="00C34F80" w:rsidR="00C34F8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C34F80" w:rsidP="00C34F80" w:rsidR="00C34F8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C34F80" w:rsidP="00C34F80" w:rsidR="00C34F80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B66BE5">
        <w:t xml:space="preserve">Siniša </w:t>
      </w:r>
      <w:proofErr w:type="spellStart"/>
      <w:r w:rsidR="00B66BE5">
        <w:t>Rajnović</w:t>
      </w:r>
      <w:proofErr w:type="spellEnd"/>
      <w:r w:rsidR="00B66BE5">
        <w:t xml:space="preserve">, </w:t>
      </w:r>
      <w:proofErr w:type="spellStart"/>
      <w:r w:rsidR="00B66BE5">
        <w:t>Milanovac</w:t>
      </w:r>
      <w:proofErr w:type="spellEnd"/>
      <w:r w:rsidR="00B66BE5">
        <w:t>, Virovitica, Sv. Trojstva 87</w:t>
      </w:r>
    </w:p>
    <w:p w:rsidRDefault="00C34F80" w:rsidP="00C34F80" w:rsidR="00C34F8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C34F80" w:rsidP="00C34F80" w:rsidR="00C34F8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Sudska pisarnica i spis u kal. </w:t>
      </w:r>
    </w:p>
    <w:p w:rsidRDefault="00C34F80" w:rsidP="00C34F80" w:rsidR="00C34F80">
      <w:pPr>
        <w:rPr>
          <w:szCs w:val="24"/>
        </w:rPr>
      </w:pPr>
    </w:p>
    <w:p w:rsidRDefault="00C34F80" w:rsidP="00C34F80" w:rsidR="00C34F80">
      <w:pPr>
        <w:rPr>
          <w:szCs w:val="24"/>
        </w:rPr>
      </w:pPr>
    </w:p>
    <w:p w:rsidRDefault="00C34F80" w:rsidP="00C34F80" w:rsidR="00C34F80">
      <w:pPr>
        <w:rPr>
          <w:szCs w:val="24"/>
        </w:rPr>
      </w:pPr>
    </w:p>
    <w:p w:rsidRDefault="00C34F80" w:rsidP="00C34F80" w:rsidR="00C34F80">
      <w:pPr>
        <w:rPr>
          <w:szCs w:val="24"/>
        </w:rPr>
      </w:pPr>
    </w:p>
    <w:p w:rsidRDefault="00C34F80" w:rsidP="00C34F80" w:rsidR="00C34F80">
      <w:pPr>
        <w:rPr>
          <w:szCs w:val="24"/>
        </w:rPr>
      </w:pPr>
    </w:p>
    <w:p w:rsidRDefault="00C34F80" w:rsidP="00C34F80" w:rsidR="00C34F80"/>
    <w:p w:rsidRDefault="00C34F80" w:rsidP="00C34F80" w:rsidR="00C34F80"/>
    <w:p w:rsidRDefault="00C34F80" w:rsidP="00C34F80" w:rsidR="00C34F80"/>
    <w:p w:rsidRDefault="00C34F80" w:rsidP="00C34F80" w:rsidR="00C34F80"/>
    <w:p w:rsidRDefault="00C34F80" w:rsidP="00C34F80" w:rsidR="00C34F80"/>
    <w:p w:rsidRDefault="00C34F80" w:rsidP="00C34F80" w:rsidR="00C34F80"/>
    <w:p w:rsidRDefault="00DA0242" w:rsidP="00C34F80" w:rsidR="00DA0242" w:rsidRPr="00C34F80"/>
    <w:sectPr w:rsidSect="00EB0D4C" w:rsidR="00DA0242" w:rsidRPr="00C34F80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BE5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4F80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34F80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34F80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302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St-748/2015-5</izvorni_sadrzaj>
    <derivirana_varijabla naziv="DomainObject.Oznaka_1">St-748/2015-5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St-748/2015</izvorni_sadrzaj>
    <derivirana_varijabla naziv="DomainObject.Predmet.OznakaBroj_1">St-748/2015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CASTRUM IOVIA ZADRUGA - LUDBREG - zadruga za proizvodnju, ekološku proizvodnju i razvoj u poljoprivredi, stočarstvu i voćarst</izvorni_sadrzaj>
    <derivirana_varijabla naziv="DomainObject.Predmet.ProtustrankaFormated_1">  CASTRUM IOVIA ZADRUGA - LUDBREG - zadruga za proizvodnju, ekološku proizvodnju i razvoj u poljoprivredi, stočarstvu i voćarst</derivirana_varijabla>
  </DomainObject.Predmet.ProtustrankaFormated>
  <DomainObject.Predmet.ProtustrankaFormatedOIB>
    <izvorni_sadrzaj>  CASTRUM IOVIA ZADRUGA - LUDBREG - zadruga za proizvodnju, ekološku proizvodnju i razvoj u poljoprivredi, stočarstvu i voćarst, OIB 12750449109</izvorni_sadrzaj>
    <derivirana_varijabla naziv="DomainObject.Predmet.ProtustrankaFormatedOIB_1">  CASTRUM IOVIA ZADRUGA - LUDBREG - zadruga za proizvodnju, ekološku proizvodnju i razvoj u poljoprivredi, stočarstvu i voćarst, OIB 12750449109</derivirana_varijabla>
  </DomainObject.Predmet.ProtustrankaFormatedOIB>
  <DomainObject.Predmet.ProtustrankaFormatedWithAdress>
    <izvorni_sadrzaj> CASTRUM IOVIA ZADRUGA - LUDBREG - zadruga za proizvodnju, ekološku proizvodnju i razvoj u poljoprivredi, stočarstvu i voćarst, Matije Gupca 6, 42230 Ludbreg</izvorni_sadrzaj>
    <derivirana_varijabla naziv="DomainObject.Predmet.ProtustrankaFormatedWithAdress_1"> CASTRUM IOVIA ZADRUGA - LUDBREG - zadruga za proizvodnju, ekološku proizvodnju i razvoj u poljoprivredi, stočarstvu i voćarst, Matije Gupca 6, 42230 Ludbreg</derivirana_varijabla>
  </DomainObject.Predmet.ProtustrankaFormatedWithAdress>
  <DomainObject.Predmet.ProtustrankaFormatedWithAdressOIB>
    <izvorni_sadrzaj> CASTRUM IOVIA ZADRUGA - LUDBREG - zadruga za proizvodnju, ekološku proizvodnju i razvoj u poljoprivredi, stočarstvu i voćarst, OIB 12750449109, Matije Gupca 6, 42230 Ludbreg</izvorni_sadrzaj>
    <derivirana_varijabla naziv="DomainObject.Predmet.ProtustrankaFormatedWithAdressOIB_1"> CASTRUM IOVIA ZADRUGA - LUDBREG - zadruga za proizvodnju, ekološku proizvodnju i razvoj u poljoprivredi, stočarstvu i voćarst, OIB 12750449109, Matije Gupca 6, 42230 Ludbreg</derivirana_varijabla>
  </DomainObject.Predmet.ProtustrankaFormatedWithAdressOIB>
  <DomainObject.Predmet.ProtustrankaWithAdress>
    <izvorni_sadrzaj>CASTRUM IOVIA ZADRUGA - LUDBREG - zadruga za proizvodnju, ekološku proizvodnju i razvoj u poljoprivredi, stočarstvu i voćarst Matije Gupca 6, 42230 Ludbreg</izvorni_sadrzaj>
    <derivirana_varijabla naziv="DomainObject.Predmet.ProtustrankaWithAdress_1">CASTRUM IOVIA ZADRUGA - LUDBREG - zadruga za proizvodnju, ekološku proizvodnju i razvoj u poljoprivredi, stočarstvu i voćarst Matije Gupca 6, 42230 Ludbreg</derivirana_varijabla>
  </DomainObject.Predmet.ProtustrankaWithAdress>
  <DomainObject.Predmet.ProtustrankaWithAdressOIB>
    <izvorni_sadrzaj>CASTRUM IOVIA ZADRUGA - LUDBREG - zadruga za proizvodnju, ekološku proizvodnju i razvoj u poljoprivredi, stočarstvu i voćarst, OIB 12750449109, Matije Gupca 6, 42230 Ludbreg</izvorni_sadrzaj>
    <derivirana_varijabla naziv="DomainObject.Predmet.ProtustrankaWithAdressOIB_1">CASTRUM IOVIA ZADRUGA - LUDBREG - zadruga za proizvodnju, ekološku proizvodnju i razvoj u poljoprivredi, stočarstvu i voćarst, OIB 12750449109, Matije Gupca 6, 42230 Ludbreg</derivirana_varijabla>
  </DomainObject.Predmet.ProtustrankaWithAdressOIB>
  <DomainObject.Predmet.ProtustrankaNazivFormated>
    <izvorni_sadrzaj>CASTRUM IOVIA ZADRUGA - LUDBREG - zadruga za proizvodnju, ekološku proizvodnju i razvoj u poljoprivredi, stočarstvu i voćarst</izvorni_sadrzaj>
    <derivirana_varijabla naziv="DomainObject.Predmet.ProtustrankaNazivFormated_1">CASTRUM IOVIA ZADRUGA - LUDBREG - zadruga za proizvodnju, ekološku proizvodnju i razvoj u poljoprivredi, stočarstvu i voćarst</derivirana_varijabla>
  </DomainObject.Predmet.ProtustrankaNazivFormated>
  <DomainObject.Predmet.ProtustrankaNazivFormatedOIB>
    <izvorni_sadrzaj>CASTRUM IOVIA ZADRUGA - LUDBREG - zadruga za proizvodnju, ekološku proizvodnju i razvoj u poljoprivredi, stočarstvu i voćarst, OIB 12750449109</izvorni_sadrzaj>
    <derivirana_varijabla naziv="DomainObject.Predmet.ProtustrankaNazivFormatedOIB_1">CASTRUM IOVIA ZADRUGA - LUDBREG - zadruga za proizvodnju, ekološku proizvodnju i razvoj u poljoprivredi, stočarstvu i voćarst, OIB 12750449109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127154.32</izvorni_sadrzaj>
    <derivirana_varijabla naziv="DomainObject.Predmet.TrenutnaVrijednost_1">127154.32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CASTRUM IOVIA ZADRUGA - LUDBREG - zadruga za proizvodnju, ekološku proizvodnju i razvoj u poljoprivredi, stočarstvu i voćarst</item>
    </izvorni_sadrzaj>
    <derivirana_varijabla naziv="DomainObject.Predmet.ProtuStrankaListFormated_1">
      <item>CASTRUM IOVIA ZADRUGA - LUDBREG - zadruga za proizvodnju, ekološku proizvodnju i razvoj u poljoprivredi, stočarstvu i voćarst</item>
    </derivirana_varijabla>
  </DomainObject.Predmet.ProtuStrankaListFormated>
  <DomainObject.Predmet.ProtuStrankaListFormatedOIB>
    <izvorni_sadrzaj>
      <item>CASTRUM IOVIA ZADRUGA - LUDBREG - zadruga za proizvodnju, ekološku proizvodnju i razvoj u poljoprivredi, stočarstvu i voćarst, OIB 12750449109</item>
    </izvorni_sadrzaj>
    <derivirana_varijabla naziv="DomainObject.Predmet.ProtuStrankaListFormatedOIB_1">
      <item>CASTRUM IOVIA ZADRUGA - LUDBREG - zadruga za proizvodnju, ekološku proizvodnju i razvoj u poljoprivredi, stočarstvu i voćarst, OIB 12750449109</item>
    </derivirana_varijabla>
  </DomainObject.Predmet.ProtuStrankaListFormatedOIB>
  <DomainObject.Predmet.ProtuStrankaListFormatedWithAdress>
    <izvorni_sadrzaj>
      <item>CASTRUM IOVIA ZADRUGA - LUDBREG - zadruga za proizvodnju, ekološku proizvodnju i razvoj u poljoprivredi, stočarstvu i voćarst, Matije Gupca 6, 42230 Ludbreg</item>
    </izvorni_sadrzaj>
    <derivirana_varijabla naziv="DomainObject.Predmet.ProtuStrankaListFormatedWithAdress_1">
      <item>CASTRUM IOVIA ZADRUGA - LUDBREG - zadruga za proizvodnju, ekološku proizvodnju i razvoj u poljoprivredi, stočarstvu i voćarst, Matije Gupca 6, 42230 Ludbreg</item>
    </derivirana_varijabla>
  </DomainObject.Predmet.ProtuStrankaListFormatedWithAdress>
  <DomainObject.Predmet.ProtuStrankaListFormatedWithAdressOIB>
    <izvorni_sadrzaj>
      <item>CASTRUM IOVIA ZADRUGA - LUDBREG - zadruga za proizvodnju, ekološku proizvodnju i razvoj u poljoprivredi, stočarstvu i voćarst, OIB 12750449109, Matije Gupca 6, 42230 Ludbreg</item>
    </izvorni_sadrzaj>
    <derivirana_varijabla naziv="DomainObject.Predmet.ProtuStrankaListFormatedWithAdressOIB_1">
      <item>CASTRUM IOVIA ZADRUGA - LUDBREG - zadruga za proizvodnju, ekološku proizvodnju i razvoj u poljoprivredi, stočarstvu i voćarst, OIB 12750449109, Matije Gupca 6, 42230 Ludbreg</item>
    </derivirana_varijabla>
  </DomainObject.Predmet.ProtuStrankaListFormatedWithAdressOIB>
  <DomainObject.Predmet.ProtuStrankaListNazivFormated>
    <izvorni_sadrzaj>
      <item>CASTRUM IOVIA ZADRUGA - LUDBREG - zadruga za proizvodnju, ekološku proizvodnju i razvoj u poljoprivredi, stočarstvu i voćarst</item>
    </izvorni_sadrzaj>
    <derivirana_varijabla naziv="DomainObject.Predmet.ProtuStrankaListNazivFormated_1">
      <item>CASTRUM IOVIA ZADRUGA - LUDBREG - zadruga za proizvodnju, ekološku proizvodnju i razvoj u poljoprivredi, stočarstvu i voćarst</item>
    </derivirana_varijabla>
  </DomainObject.Predmet.ProtuStrankaListNazivFormated>
  <DomainObject.Predmet.ProtuStrankaListNazivFormatedOIB>
    <izvorni_sadrzaj>
      <item>CASTRUM IOVIA ZADRUGA - LUDBREG - zadruga za proizvodnju, ekološku proizvodnju i razvoj u poljoprivredi, stočarstvu i voćarst, OIB 12750449109</item>
    </izvorni_sadrzaj>
    <derivirana_varijabla naziv="DomainObject.Predmet.ProtuStrankaListNazivFormatedOIB_1">
      <item>CASTRUM IOVIA ZADRUGA - LUDBREG - zadruga za proizvodnju, ekološku proizvodnju i razvoj u poljoprivredi, stočarstvu i voćarst, OIB 12750449109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St-748/2015-5</izvorni_sadrzaj>
    <derivirana_varijabla naziv="DomainObject.PoslovniBrojDokumenta_1">St-748/2015-5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CASTRUM IOVIA ZADRUGA - LUDBREG - zadruga za proizvodnju, ekološku proizvodnju i razvoj u poljoprivredi, stočarstvu i voćarst</izvorni_sadrzaj>
    <derivirana_varijabla naziv="DomainObject.Predmet.ProtustrankaIDrugi_1">CASTRUM IOVIA ZADRUGA - LUDBREG - zadruga za proizvodnju, ekološku proizvodnju i razvoj u poljoprivredi, stočarstvu i voćarst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CASTRUM IOVIA ZADRUGA - LUDBREG - zadruga za proizvodnju, ekološku proizvodnju i razvoj u poljoprivredi, stočarstvu i voćarst, OIB 12750449109, Matije Gupca 6, 42230 Ludbreg</izvorni_sadrzaj>
    <derivirana_varijabla naziv="DomainObject.Predmet.ProtustrankaIDrugiAdressOIB_1">CASTRUM IOVIA ZADRUGA - LUDBREG - zadruga za proizvodnju, ekološku proizvodnju i razvoj u poljoprivredi, stočarstvu i voćarst, OIB 12750449109, Matije Gupca 6,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CASTRUM IOVIA ZADRUGA - LUDBREG - zadruga za proizvodnju, ekološku proizvodnju i razvoj u poljoprivredi, stočarstvu i voćarst</item>
      <item>E-oglasna ploča</item>
      <item>Sudski registar, Trgovački sud u Varaždinu</item>
    </izvorni_sadrzaj>
    <derivirana_varijabla naziv="DomainObject.Predmet.SudioniciListNaziv_1">
      <item>Financijska agencija</item>
      <item>CASTRUM IOVIA ZADRUGA - LUDBREG - zadruga za proizvodnju, ekološku proizvodnju i razvoj u poljoprivredi, stočarstvu i voćarst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CASTRUM IOVIA ZADRUGA - LUDBREG - zadruga za proizvodnju, ekološku proizvodnju i razvoj u poljoprivredi, stočarstvu i voćarst, OIB 12750449109, Matije Gupca 6,42230 Ludbreg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CASTRUM IOVIA ZADRUGA - LUDBREG - zadruga za proizvodnju, ekološku proizvodnju i razvoj u poljoprivredi, stočarstvu i voćarst, OIB 12750449109, Matije Gupca 6,42230 Ludbreg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69EFC5-C465-4DE6-ACE8-133BBB73DB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523</properties:Words>
  <properties:Characters>2807</properties:Characters>
  <properties:Lines>94</properties:Lines>
  <properties:Paragraphs>32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2016-02-29T08:19:00Z</cp:lastPrinted>
  <dcterms:modified xmlns:xsi="http://www.w3.org/2001/XMLSchema-instance" xsi:type="dcterms:W3CDTF">2016-02-29T08:19:00Z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