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7b49" w14:paraId="2167b49" w:rsidRDefault="002F59C7" w:rsidP="002F59C7" w:rsidR="002F59C7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1.St-247/2013</w:t>
      </w:r>
    </w:p>
    <w:p w:rsidRDefault="002F59C7" w:rsidP="002F59C7" w:rsidR="002F59C7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9C7" w:rsidP="002F59C7" w:rsidR="002F59C7">
      <w:pPr>
        <w:rPr>
          <w:b/>
        </w:rPr>
      </w:pPr>
    </w:p>
    <w:p w:rsidRDefault="002F59C7" w:rsidP="002F59C7" w:rsidR="002F59C7">
      <w:pPr>
        <w:rPr>
          <w:b/>
        </w:rPr>
      </w:pPr>
      <w:r>
        <w:rPr>
          <w:b/>
        </w:rPr>
        <w:t>REPUBLIKA HRVATSKA</w:t>
      </w:r>
    </w:p>
    <w:p w:rsidRDefault="002F59C7" w:rsidP="002F59C7" w:rsidR="002F59C7">
      <w:pPr>
        <w:rPr>
          <w:b/>
        </w:rPr>
      </w:pPr>
      <w:r>
        <w:rPr>
          <w:b/>
        </w:rPr>
        <w:t>TRGOVAČKI SUD U SPLITU</w:t>
      </w:r>
    </w:p>
    <w:p w:rsidRDefault="002F59C7" w:rsidP="002F59C7" w:rsidR="002F59C7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</w:t>
      </w:r>
    </w:p>
    <w:p w:rsidRDefault="002F59C7" w:rsidP="002F59C7" w:rsidR="002F59C7">
      <w:pPr>
        <w:pStyle w:val="Bezproreda"/>
      </w:pPr>
    </w:p>
    <w:p w:rsidRDefault="002F59C7" w:rsidP="002F59C7" w:rsidR="002F59C7">
      <w:pPr>
        <w:pStyle w:val="Bezproreda"/>
      </w:pPr>
    </w:p>
    <w:p w:rsidRDefault="002F59C7" w:rsidP="002F59C7" w:rsidR="002F59C7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2F59C7" w:rsidP="002F59C7" w:rsidR="002F59C7">
      <w:pPr>
        <w:pStyle w:val="Bezproreda"/>
        <w:jc w:val="center"/>
        <w:rPr>
          <w:b/>
        </w:rPr>
      </w:pPr>
    </w:p>
    <w:p w:rsidRDefault="002F59C7" w:rsidP="002F59C7" w:rsidR="002F59C7">
      <w:pPr>
        <w:pStyle w:val="Bezproreda"/>
        <w:jc w:val="center"/>
        <w:rPr>
          <w:b/>
        </w:rPr>
      </w:pPr>
      <w:r>
        <w:rPr>
          <w:b/>
        </w:rPr>
        <w:t>Z A K L J U Č A K</w:t>
      </w:r>
    </w:p>
    <w:p w:rsidRDefault="002F59C7" w:rsidP="002F59C7" w:rsidR="002F59C7">
      <w:pPr>
        <w:pStyle w:val="Bezproreda"/>
      </w:pPr>
    </w:p>
    <w:p w:rsidRDefault="002F59C7" w:rsidP="002F59C7" w:rsidR="002F59C7">
      <w:pPr>
        <w:pStyle w:val="Bezproreda"/>
      </w:pPr>
    </w:p>
    <w:p w:rsidRDefault="002F59C7" w:rsidP="002F59C7" w:rsidR="002F59C7">
      <w:pPr>
        <w:rPr>
          <w:rFonts w:cs="Times New Roman" w:eastAsia="Times New Roman"/>
          <w:szCs w:val="24"/>
          <w:lang w:eastAsia="hr-HR"/>
        </w:rPr>
      </w:pPr>
      <w:r>
        <w:tab/>
      </w:r>
      <w:r>
        <w:rPr>
          <w:rFonts w:cs="Times New Roman"/>
          <w:szCs w:val="24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>
        <w:t xml:space="preserve">SOPTA d.o.o. OIB:61298210276, </w:t>
      </w:r>
      <w:proofErr w:type="spellStart"/>
      <w:r>
        <w:t>Podstrana</w:t>
      </w:r>
      <w:proofErr w:type="spellEnd"/>
      <w:r>
        <w:t xml:space="preserve">, </w:t>
      </w:r>
      <w:proofErr w:type="spellStart"/>
      <w:r>
        <w:t>Križine</w:t>
      </w:r>
      <w:proofErr w:type="spellEnd"/>
      <w:r>
        <w:t xml:space="preserve"> 7, </w:t>
      </w:r>
      <w:r>
        <w:rPr>
          <w:rFonts w:cs="Times New Roman"/>
          <w:szCs w:val="24"/>
        </w:rPr>
        <w:t xml:space="preserve"> dana 23. travnja 2018. godine</w:t>
      </w:r>
      <w:r>
        <w:t xml:space="preserve"> </w:t>
      </w:r>
    </w:p>
    <w:p w:rsidRDefault="002F59C7" w:rsidP="002F59C7" w:rsidR="002F59C7">
      <w:pPr>
        <w:pStyle w:val="Bezproreda"/>
        <w:jc w:val="center"/>
        <w:rPr>
          <w:lang w:eastAsia="hr-HR"/>
        </w:rPr>
      </w:pPr>
      <w:r>
        <w:rPr>
          <w:rFonts w:cs="Times New Roman"/>
          <w:szCs w:val="24"/>
          <w:lang w:eastAsia="hr-HR"/>
        </w:rPr>
        <w:t>z a k l j u č i o</w:t>
      </w:r>
      <w:r>
        <w:rPr>
          <w:lang w:eastAsia="hr-HR"/>
        </w:rPr>
        <w:t xml:space="preserve">  j e</w:t>
      </w:r>
    </w:p>
    <w:p w:rsidRDefault="002F59C7" w:rsidP="002F59C7" w:rsidR="002F59C7"/>
    <w:p w:rsidRDefault="002F59C7" w:rsidP="002F59C7" w:rsidR="002F59C7"/>
    <w:p w:rsidRDefault="002F59C7" w:rsidP="002F59C7" w:rsidR="002F59C7">
      <w:pPr>
        <w:pStyle w:val="Tijeloteksta"/>
        <w:jc w:val="both"/>
      </w:pPr>
      <w:r>
        <w:t>I.</w:t>
      </w:r>
      <w:r>
        <w:tab/>
        <w:t xml:space="preserve">Ispravlja se termin ročišta radi rasprave o uvjetima za otvaranje stečajnog postupka nad dužnikom SOPTA d.o.o. OIB:61298210276, </w:t>
      </w:r>
      <w:proofErr w:type="spellStart"/>
      <w:r>
        <w:t>Podstrana</w:t>
      </w:r>
      <w:proofErr w:type="spellEnd"/>
      <w:r>
        <w:t xml:space="preserve">, </w:t>
      </w:r>
      <w:proofErr w:type="spellStart"/>
      <w:r>
        <w:t>Križine</w:t>
      </w:r>
      <w:proofErr w:type="spellEnd"/>
      <w:r>
        <w:t xml:space="preserve"> 7, iz zapisnika od 17.travnja 2018.godine, tako da umjesto navedenog dana 16.lipnja 2018.godine u 10,00 sati, treba stajati 15.lipnja 2018.godine u 10,00 sati.  </w:t>
      </w:r>
    </w:p>
    <w:p w:rsidRDefault="002F59C7" w:rsidP="002F59C7" w:rsidR="002F59C7">
      <w:pPr>
        <w:pStyle w:val="Tijeloteksta"/>
        <w:ind w:firstLine="708"/>
      </w:pPr>
      <w:r>
        <w:t xml:space="preserve"> </w:t>
      </w:r>
    </w:p>
    <w:p w:rsidRDefault="002F59C7" w:rsidP="002F59C7" w:rsidR="002F59C7">
      <w:pPr>
        <w:pStyle w:val="Tijeloteksta"/>
        <w:jc w:val="both"/>
      </w:pPr>
      <w:r>
        <w:t>II.</w:t>
      </w:r>
      <w:r>
        <w:tab/>
        <w:t>U preostalom dijelu  zapisnik ovog suda br. 1.St.247/2013.godine od 17.travnja 2018.godine, ostaje neizmijenjen.</w:t>
      </w:r>
    </w:p>
    <w:p w:rsidRDefault="002F59C7" w:rsidP="002F59C7" w:rsidR="002F59C7">
      <w:pPr>
        <w:pStyle w:val="Tijeloteksta"/>
        <w:ind w:firstLine="705"/>
      </w:pPr>
    </w:p>
    <w:p w:rsidRDefault="002F59C7" w:rsidP="002F59C7" w:rsidR="002F59C7">
      <w:pPr>
        <w:pStyle w:val="Tijeloteksta"/>
        <w:ind w:firstLine="708" w:left="1416"/>
      </w:pPr>
      <w:r>
        <w:t>U Splitu,  23.travnja 2018.godine.</w:t>
      </w:r>
    </w:p>
    <w:p w:rsidRDefault="002F59C7" w:rsidP="002F59C7" w:rsidR="002F59C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F59C7" w:rsidP="002F59C7" w:rsidR="002F59C7">
      <w:pPr>
        <w:ind w:firstLine="708" w:left="5664"/>
        <w:jc w:val="both"/>
      </w:pPr>
      <w:r>
        <w:t xml:space="preserve">Velimir Vuković </w:t>
      </w:r>
      <w:r>
        <w:tab/>
      </w:r>
    </w:p>
    <w:p w:rsidRDefault="002F59C7" w:rsidP="002F59C7" w:rsidR="002F59C7">
      <w:pPr>
        <w:ind w:firstLine="708" w:left="4956"/>
        <w:jc w:val="both"/>
      </w:pPr>
      <w:r>
        <w:tab/>
      </w:r>
      <w:r>
        <w:tab/>
      </w:r>
    </w:p>
    <w:p w:rsidRDefault="002F59C7" w:rsidP="002F59C7" w:rsidR="002F59C7">
      <w:pPr>
        <w:ind w:firstLine="708" w:left="4956"/>
        <w:jc w:val="both"/>
      </w:pPr>
      <w:r>
        <w:tab/>
      </w:r>
      <w:r>
        <w:tab/>
      </w:r>
    </w:p>
    <w:p w:rsidRDefault="002F59C7" w:rsidP="002F59C7" w:rsidR="002F59C7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2F59C7" w:rsidP="002F59C7" w:rsidR="002F59C7">
      <w:smartTag w:element="stockticker" w:uri="urn:schemas-microsoft-com:office:smarttags">
        <w:r>
          <w:t>DNA</w:t>
        </w:r>
      </w:smartTag>
      <w:r>
        <w:t>:</w:t>
      </w:r>
    </w:p>
    <w:p w:rsidRDefault="002F59C7" w:rsidP="002F59C7" w:rsidR="002F59C7">
      <w:r>
        <w:t>- predlagatelju FINA RS Split</w:t>
      </w:r>
    </w:p>
    <w:p w:rsidRDefault="002F59C7" w:rsidP="002F59C7" w:rsidR="002F59C7">
      <w:r>
        <w:t xml:space="preserve">- dužniku SOPTA d.o.o., </w:t>
      </w:r>
      <w:proofErr w:type="spellStart"/>
      <w:r>
        <w:t>Podstrana</w:t>
      </w:r>
      <w:proofErr w:type="spellEnd"/>
      <w:r>
        <w:t xml:space="preserve">, </w:t>
      </w:r>
      <w:proofErr w:type="spellStart"/>
      <w:r>
        <w:t>Križine</w:t>
      </w:r>
      <w:proofErr w:type="spellEnd"/>
    </w:p>
    <w:p w:rsidRDefault="002F59C7" w:rsidP="002F59C7" w:rsidR="002F59C7">
      <w:r>
        <w:t>- odvjetniku Ivanu Topić, Split, Trg HBZ 3/II</w:t>
      </w:r>
    </w:p>
    <w:p w:rsidRDefault="002F59C7" w:rsidP="002F59C7" w:rsidR="002F59C7">
      <w:r>
        <w:t>- mrežna stranica e-oglasna ploča</w:t>
      </w:r>
    </w:p>
    <w:p w:rsidRDefault="002F59C7" w:rsidP="002F59C7" w:rsidR="002F59C7"/>
    <w:p w:rsidRDefault="002F59C7" w:rsidP="002F59C7" w:rsidR="002F59C7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9C7"/>
    <w:rsid w:val="002F59C7"/>
    <w:rsid w:val="006E37B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9C7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2F59C7"/>
    <w:pPr>
      <w:spacing w:after="120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F59C7"/>
    <w:rPr>
      <w:rFonts w:eastAsia="Times New Roman"/>
      <w:lang w:eastAsia="hr-HR"/>
    </w:rPr>
  </w:style>
  <w:style w:styleId="Bezproreda" w:type="paragraph">
    <w:name w:val="No Spacing"/>
    <w:uiPriority w:val="1"/>
    <w:qFormat/>
    <w:rsid w:val="002F59C7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9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9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3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7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7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7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7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9C7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2F59C7"/>
    <w:pPr>
      <w:spacing w:after="120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F59C7"/>
    <w:rPr>
      <w:rFonts w:eastAsia="Times New Roman"/>
      <w:lang w:eastAsia="hr-HR"/>
    </w:rPr>
  </w:style>
  <w:style w:styleId="Bezproreda" w:type="paragraph">
    <w:name w:val="No Spacing"/>
    <w:uiPriority w:val="1"/>
    <w:qFormat/>
    <w:rsid w:val="002F59C7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9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9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3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7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7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7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7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St-247/2013</izvorni_sadrzaj>
    <derivirana_varijabla naziv="DomainObject.Predmet.OznakaBroj_1">St-247/2013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SOPTA, društvo s ograničenom odgovornošću za graditeljstvo; SOPTA, društvo s ograničenom odgovornošću za graditeljstvo</izvorni_sadrzaj>
    <derivirana_varijabla naziv="DomainObject.Predmet.ProtustrankaFormated_1">  SOPTA, društvo s ograničenom odgovornošću za graditeljstvo; SOPTA, društvo s ograničenom odgovornošću za graditeljstvo</derivirana_varijabla>
  </DomainObject.Predmet.ProtustrankaFormated>
  <DomainObject.Predmet.ProtustrankaFormatedOIB>
    <izvorni_sadrzaj>  SOPTA, društvo s ograničenom odgovornošću za graditeljstvo, OIB 61298210276; SOPTA, društvo s ograničenom odgovornošću za graditeljstvo, OIB 61298210276</izvorni_sadrzaj>
    <derivirana_varijabla naziv="DomainObject.Predmet.ProtustrankaFormatedOIB_1">  SOPTA, društvo s ograničenom odgovornošću za graditeljstvo, OIB 61298210276; SOPTA, društvo s ograničenom odgovornošću za graditeljstvo, OIB 61298210276</derivirana_varijabla>
  </DomainObject.Predmet.ProtustrankaFormatedOIB>
  <DomainObject.Predmet.ProtustrankaFormatedWithAdress>
    <izvorni_sadrzaj> SOPTA, društvo s ograničenom odgovornošću za graditeljstvo, Križine 7, Podstrana; SOPTA, društvo s ograničenom odgovornošću za graditeljstvo, Križine 7, 21311 Podstrana</izvorni_sadrzaj>
    <derivirana_varijabla naziv="DomainObject.Predmet.ProtustrankaFormatedWithAdress_1"> SOPTA, društvo s ograničenom odgovornošću za graditeljstvo, Križine 7, Podstrana; SOPTA, društvo s ograničenom odgovornošću za graditeljstvo, Križine 7, 21311 Podstrana</derivirana_varijabla>
  </DomainObject.Predmet.ProtustrankaFormatedWithAdress>
  <DomainObject.Predmet.ProtustrankaFormatedWithAdressOIB>
    <izvorni_sadrzaj> SOPTA, društvo s ograničenom odgovornošću za graditeljstvo, OIB 61298210276, Križine 7, Podstrana; SOPTA, društvo s ograničenom odgovornošću za graditeljstvo, OIB 61298210276, Križine 7, 21311 Podstrana</izvorni_sadrzaj>
    <derivirana_varijabla naziv="DomainObject.Predmet.ProtustrankaFormatedWithAdressOIB_1"> SOPTA, društvo s ograničenom odgovornošću za graditeljstvo, OIB 61298210276, Križine 7, Podstrana; SOPTA, društvo s ograničenom odgovornošću za graditeljstvo, OIB 61298210276, Križine 7, 21311 Podstrana</derivirana_varijabla>
  </DomainObject.Predmet.ProtustrankaFormatedWithAdressOIB>
  <DomainObject.Predmet.ProtustrankaWithAdress>
    <izvorni_sadrzaj>SOPTA, društvo s ograničenom odgovornošću za graditeljstvo Križine 7, Podstrana, SOPTA, društvo s ograničenom odgovornošću za graditeljstvo Križine 7, 21311 Podstrana</izvorni_sadrzaj>
    <derivirana_varijabla naziv="DomainObject.Predmet.ProtustrankaWithAdress_1">SOPTA, društvo s ograničenom odgovornošću za graditeljstvo Križine 7, Podstrana, SOPTA, društvo s ograničenom odgovornošću za graditeljstvo Križine 7, 21311 Podstrana</derivirana_varijabla>
  </DomainObject.Predmet.ProtustrankaWithAdress>
  <DomainObject.Predmet.ProtustrankaWithAdressOIB>
    <izvorni_sadrzaj>SOPTA, društvo s ograničenom odgovornošću za graditeljstvo, OIB 61298210276, Križine 7, Podstrana, SOPTA, društvo s ograničenom odgovornošću za graditeljstvo, OIB 61298210276, Križine 7, 21311 Podstrana</izvorni_sadrzaj>
    <derivirana_varijabla naziv="DomainObject.Predmet.ProtustrankaWithAdressOIB_1">SOPTA, društvo s ograničenom odgovornošću za graditeljstvo, OIB 61298210276, Križine 7, Podstrana, SOPTA, društvo s ograničenom odgovornošću za graditeljstvo, OIB 61298210276, Križine 7, 21311 Podstrana</derivirana_varijabla>
  </DomainObject.Predmet.ProtustrankaWithAdressOIB>
  <DomainObject.Predmet.ProtustrankaNazivFormated>
    <izvorni_sadrzaj>SOPTA, društvo s ograničenom odgovornošću za graditeljstvo,SOPTA, društvo s ograničenom odgovornošću za graditeljstvo</izvorni_sadrzaj>
    <derivirana_varijabla naziv="DomainObject.Predmet.ProtustrankaNazivFormated_1">SOPTA, društvo s ograničenom odgovornošću za graditeljstvo,SOPTA, društvo s ograničenom odgovornošću za graditeljstvo</derivirana_varijabla>
  </DomainObject.Predmet.ProtustrankaNazivFormated>
  <DomainObject.Predmet.ProtustrankaNazivFormatedOIB>
    <izvorni_sadrzaj>SOPTA, društvo s ograničenom odgovornošću za graditeljstvo, OIB 61298210276,SOPTA, društvo s ograničenom odgovornošću za graditeljstvo, OIB 61298210276</izvorni_sadrzaj>
    <derivirana_varijabla naziv="DomainObject.Predmet.ProtustrankaNazivFormatedOIB_1">SOPTA, društvo s ograničenom odgovornošću za graditeljstvo, OIB 61298210276,SOPTA, društvo s ograničenom odgovornošću za graditeljstvo, OIB 61298210276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FINANCIJSKA AGENCIJA, RC SPLIT</izvorni_sadrzaj>
    <derivirana_varijabla naziv="DomainObject.Predmet.StrankaFormated_1">  FINA Split; FINANCIJSKA AGENCIJA, RC SPLIT</derivirana_varijabla>
  </DomainObject.Predmet.StrankaFormated>
  <DomainObject.Predmet.StrankaFormatedOIB>
    <izvorni_sadrzaj>  FINA Split, OIB 85821130368; FINANCIJSKA AGENCIJA, RC SPLIT, OIB 85821130368</izvorni_sadrzaj>
    <derivirana_varijabla naziv="DomainObject.Predmet.StrankaFormatedOIB_1">  FINA Split, OIB 85821130368; FINANCIJSKA AGENCIJA, RC SPLIT, OIB 85821130368</derivirana_varijabla>
  </DomainObject.Predmet.StrankaFormatedOIB>
  <DomainObject.Predmet.StrankaFormatedWithAdress>
    <izvorni_sadrzaj> FINA Split, Mažuranovićevo šetalište 24 b, 21000 Split; FINANCIJSKA AGENCIJA, RC SPLIT, Mažuranićevo šetalište 24 b, 21000 Split</izvorni_sadrzaj>
    <derivirana_varijabla naziv="DomainObject.Predmet.StrankaFormatedWithAdress_1"> FINA Split, Mažuranovićevo šetalište 24 b, 21000 Split; FINANCIJSKA AGENCIJA, RC SPLIT, Mažuranićevo šetalište 24 b, 21000 Split</derivirana_varijabla>
  </DomainObject.Predmet.StrankaFormatedWithAdress>
  <DomainObject.Predmet.StrankaFormatedWithAdressOIB>
    <izvorni_sadrzaj> FINA Split, OIB 85821130368, Mažuranovićevo šetalište 24 b, 21000 Split; FINANCIJSKA AGENCIJA, RC SPLIT, OIB 85821130368, Mažuranićevo šetalište 24 b, 21000 Split</izvorni_sadrzaj>
    <derivirana_varijabla naziv="DomainObject.Predmet.StrankaFormatedWithAdressOIB_1"> FINA Split, OIB 85821130368, Mažuranovićevo šetalište 24 b, 21000 Split; FINANCIJSKA AGENCIJA, RC SPLIT, OIB 85821130368, Mažuranićevo šetalište 24 b, 21000 Split</derivirana_varijabla>
  </DomainObject.Predmet.StrankaFormatedWithAdressOIB>
  <DomainObject.Predmet.StrankaWithAdress>
    <izvorni_sadrzaj>FINA Split Mažuranovićevo šetalište 24 b,21000 Split,FINANCIJSKA AGENCIJA, RC SPLIT Mažuranićevo šetalište 24 b,21000 Split</izvorni_sadrzaj>
    <derivirana_varijabla naziv="DomainObject.Predmet.StrankaWithAdress_1">FINA Split Mažuranovićevo šetalište 24 b,21000 Split,FINANCIJSKA AGENCIJA, RC SPLIT Mažuranićevo šetalište 24 b,21000 Split</derivirana_varijabla>
  </DomainObject.Predmet.StrankaWithAdress>
  <DomainObject.Predmet.StrankaWithAdressOIB>
    <izvorni_sadrzaj>FINA Split, OIB 85821130368, Mažuranovićevo šetalište 24 b,21000 Split,FINANCIJSKA AGENCIJA, RC SPLIT, OIB 85821130368, Mažuranićevo šetalište 24 b,21000 Split</izvorni_sadrzaj>
    <derivirana_varijabla naziv="DomainObject.Predmet.StrankaWithAdressOIB_1">FINA Split, OIB 85821130368, Mažuranovićevo šetalište 24 b,21000 Split,FINANCIJSKA AGENCIJA, RC SPLIT, OIB 85821130368, Mažuranićevo šetalište 24 b,21000 Split</derivirana_varijabla>
  </DomainObject.Predmet.StrankaWithAdressOIB>
  <DomainObject.Predmet.StrankaNazivFormated>
    <izvorni_sadrzaj>FINA Split,FINANCIJSKA AGENCIJA, RC SPLIT</izvorni_sadrzaj>
    <derivirana_varijabla naziv="DomainObject.Predmet.StrankaNazivFormated_1">FINA Split,FINANCIJSKA AGENCIJA, RC SPLIT</derivirana_varijabla>
  </DomainObject.Predmet.StrankaNazivFormated>
  <DomainObject.Predmet.StrankaNazivFormatedOIB>
    <izvorni_sadrzaj>FINA Split, OIB 85821130368,FINANCIJSKA AGENCIJA, RC SPLIT, OIB 85821130368</izvorni_sadrzaj>
    <derivirana_varijabla naziv="DomainObject.Predmet.StrankaNazivFormatedOIB_1">FINA Split, OIB 85821130368,FINANCIJSKA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FINANCIJSKA AGENCIJA, RC SPLIT</item>
    </izvorni_sadrzaj>
    <derivirana_varijabla naziv="DomainObject.Predmet.StrankaListFormated_1">
      <item>FINA Split</item>
      <item>FINANCIJSKA AGENCIJA, RC SPLIT</item>
    </derivirana_varijabla>
  </DomainObject.Predmet.StrankaListFormated>
  <DomainObject.Predmet.StrankaListFormatedOIB>
    <izvorni_sadrzaj>
      <item>FINA Split, OIB 85821130368</item>
      <item>FINANCIJSKA AGENCIJA, RC SPLIT, OIB 85821130368</item>
    </izvorni_sadrzaj>
    <derivirana_varijabla naziv="DomainObject.Predmet.StrankaListFormatedOIB_1">
      <item>FINA Split, OIB 85821130368</item>
      <item>FINANCIJSKA AGENCIJA, RC SPLIT, OIB 85821130368</item>
    </derivirana_varijabla>
  </DomainObject.Predmet.StrankaListFormatedOIB>
  <DomainObject.Predmet.StrankaListFormatedWithAdress>
    <izvorni_sadrzaj>
      <item>FINA Split, Mažuranovićevo šetalište 24 b, 21000 Split</item>
      <item>FINANCIJSKA AGENCIJA, RC SPLIT, Mažuranićevo šetalište 24 b, 21000 Split</item>
    </izvorni_sadrzaj>
    <derivirana_varijabla naziv="DomainObject.Predmet.StrankaListFormatedWithAdress_1">
      <item>FINA Split, Mažuranovićevo šetalište 24 b,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  <item>FINANCIJSKA AGENCIJA, RC SPLIT, OIB 85821130368, Mažuranićevo šetalište 24 b, 21000 Split</item>
    </izvorni_sadrzaj>
    <derivirana_varijabla naziv="DomainObject.Predmet.StrankaListFormatedWithAdressOIB_1">
      <item>FINA Split, OIB 85821130368, Mažuranovićevo šetalište 24 b,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 Split</item>
      <item>FINANCIJSKA AGENCIJA, RC SPLIT</item>
    </izvorni_sadrzaj>
    <derivirana_varijabla naziv="DomainObject.Predmet.StrankaListNazivFormated_1">
      <item>FINA Split</item>
      <item>FINANCIJSKA AGENCIJA, RC SPLIT</item>
    </derivirana_varijabla>
  </DomainObject.Predmet.StrankaListNazivFormated>
  <DomainObject.Predmet.StrankaListNazivFormatedOIB>
    <izvorni_sadrzaj>
      <item>FINA Split, OIB 85821130368</item>
      <item>FINANCIJSKA AGENCIJA, RC SPLIT, OIB 85821130368</item>
    </izvorni_sadrzaj>
    <derivirana_varijabla naziv="DomainObject.Predmet.StrankaListNazivFormatedOIB_1">
      <item>FINA Split, OIB 85821130368</item>
      <item>FINANCIJSKA AGENCIJA, RC SPLIT, OIB 85821130368</item>
    </derivirana_varijabla>
  </DomainObject.Predmet.StrankaListNazivFormatedOIB>
  <DomainObject.Predmet.ProtuStrankaListFormated>
    <izvorni_sadrzaj>
      <item>SOPTA, društvo s ograničenom odgovornošću za graditeljstvo</item>
      <item>SOPTA, društvo s ograničenom odgovornošću za graditeljstvo</item>
    </izvorni_sadrzaj>
    <derivirana_varijabla naziv="DomainObject.Predmet.ProtuStrankaListFormated_1">
      <item>SOPTA, društvo s ograničenom odgovornošću za graditeljstvo</item>
      <item>SOPTA, društvo s ograničenom odgovornošću za graditeljstvo</item>
    </derivirana_varijabla>
  </DomainObject.Predmet.ProtuStrankaListFormated>
  <DomainObject.Predmet.ProtuStrankaListFormatedOIB>
    <izvorni_sadrzaj>
      <item>SOPTA, društvo s ograničenom odgovornošću za graditeljstvo, OIB 61298210276</item>
      <item>SOPTA, društvo s ograničenom odgovornošću za graditeljstvo, OIB 61298210276</item>
    </izvorni_sadrzaj>
    <derivirana_varijabla naziv="DomainObject.Predmet.ProtuStrankaListFormatedOIB_1">
      <item>SOPTA, društvo s ograničenom odgovornošću za graditeljstvo, OIB 61298210276</item>
      <item>SOPTA, društvo s ograničenom odgovornošću za graditeljstvo, OIB 61298210276</item>
    </derivirana_varijabla>
  </DomainObject.Predmet.ProtuStrankaListFormatedOIB>
  <DomainObject.Predmet.ProtuStrankaListFormatedWithAdress>
    <izvorni_sadrzaj>
      <item>SOPTA, društvo s ograničenom odgovornošću za graditeljstvo, Križine 7, Podstrana</item>
      <item>SOPTA, društvo s ograničenom odgovornošću za graditeljstvo, Križine 7, 21311 Podstrana</item>
    </izvorni_sadrzaj>
    <derivirana_varijabla naziv="DomainObject.Predmet.ProtuStrankaListFormatedWithAdress_1">
      <item>SOPTA, društvo s ograničenom odgovornošću za graditeljstvo, Križine 7, Podstrana</item>
      <item>SOPTA, društvo s ograničenom odgovornošću za graditeljstvo, Križine 7, 21311 Podstrana</item>
    </derivirana_varijabla>
  </DomainObject.Predmet.ProtuStrankaListFormatedWithAdress>
  <DomainObject.Predmet.ProtuStrankaListFormatedWithAdressOIB>
    <izvorni_sadrzaj>
      <item>SOPTA, društvo s ograničenom odgovornošću za graditeljstvo, OIB 61298210276, Križine 7, Podstrana</item>
      <item>SOPTA, društvo s ograničenom odgovornošću za graditeljstvo, OIB 61298210276, Križine 7, 21311 Podstrana</item>
    </izvorni_sadrzaj>
    <derivirana_varijabla naziv="DomainObject.Predmet.ProtuStrankaListFormatedWithAdressOIB_1">
      <item>SOPTA, društvo s ograničenom odgovornošću za graditeljstvo, OIB 61298210276, Križine 7, Podstrana</item>
      <item>SOPTA, društvo s ograničenom odgovornošću za graditeljstvo, OIB 61298210276, Križine 7, 21311 Podstrana</item>
    </derivirana_varijabla>
  </DomainObject.Predmet.ProtuStrankaListFormatedWithAdressOIB>
  <DomainObject.Predmet.ProtuStrankaListNazivFormated>
    <izvorni_sadrzaj>
      <item>SOPTA, društvo s ograničenom odgovornošću za graditeljstvo</item>
      <item>SOPTA, društvo s ograničenom odgovornošću za graditeljstvo</item>
    </izvorni_sadrzaj>
    <derivirana_varijabla naziv="DomainObject.Predmet.ProtuStrankaListNazivFormated_1">
      <item>SOPTA, društvo s ograničenom odgovornošću za graditeljstvo</item>
      <item>SOPTA, društvo s ograničenom odgovornošću za graditeljstvo</item>
    </derivirana_varijabla>
  </DomainObject.Predmet.ProtuStrankaListNazivFormated>
  <DomainObject.Predmet.ProtuStrankaListNazivFormatedOIB>
    <izvorni_sadrzaj>
      <item>SOPTA, društvo s ograničenom odgovornošću za graditeljstvo, OIB 61298210276</item>
      <item>SOPTA, društvo s ograničenom odgovornošću za graditeljstvo, OIB 61298210276</item>
    </izvorni_sadrzaj>
    <derivirana_varijabla naziv="DomainObject.Predmet.ProtuStrankaListNazivFormatedOIB_1">
      <item>SOPTA, društvo s ograničenom odgovornošću za graditeljstvo, OIB 61298210276</item>
      <item>SOPTA, društvo s ograničenom odgovornošću za graditeljstvo, OIB 61298210276</item>
    </derivirana_varijabla>
  </DomainObject.Predmet.ProtuStrankaListNazivFormatedOIB>
  <DomainObject.Predmet.OstaliListFormated>
    <izvorni_sadrzaj>
      <item>IVAN SOPTA</item>
    </izvorni_sadrzaj>
    <derivirana_varijabla naziv="DomainObject.Predmet.OstaliListFormated_1">
      <item>IVAN SOPTA</item>
    </derivirana_varijabla>
  </DomainObject.Predmet.OstaliListFormated>
  <DomainObject.Predmet.OstaliListFormatedOIB>
    <izvorni_sadrzaj>
      <item>IVAN SOPTA, OIB 70479045376</item>
    </izvorni_sadrzaj>
    <derivirana_varijabla naziv="DomainObject.Predmet.OstaliListFormatedOIB_1">
      <item>IVAN SOPTA, OIB 70479045376</item>
    </derivirana_varijabla>
  </DomainObject.Predmet.OstaliListFormatedOIB>
  <DomainObject.Predmet.OstaliListFormatedWithAdress>
    <izvorni_sadrzaj>
      <item>IVAN SOPTA, Križine 7, 21312 Podstrana</item>
    </izvorni_sadrzaj>
    <derivirana_varijabla naziv="DomainObject.Predmet.OstaliListFormatedWithAdress_1">
      <item>IVAN SOPTA, Križine 7, 21312 Podstrana</item>
    </derivirana_varijabla>
  </DomainObject.Predmet.OstaliListFormatedWithAdress>
  <DomainObject.Predmet.OstaliListFormatedWithAdressOIB>
    <izvorni_sadrzaj>
      <item>IVAN SOPTA, OIB 70479045376, Križine 7, 21312 Podstrana</item>
    </izvorni_sadrzaj>
    <derivirana_varijabla naziv="DomainObject.Predmet.OstaliListFormatedWithAdressOIB_1">
      <item>IVAN SOPTA, OIB 70479045376, Križine 7, 21312 Podstrana</item>
    </derivirana_varijabla>
  </DomainObject.Predmet.OstaliListFormatedWithAdressOIB>
  <DomainObject.Predmet.OstaliListNazivFormated>
    <izvorni_sadrzaj>
      <item>IVAN SOPTA</item>
    </izvorni_sadrzaj>
    <derivirana_varijabla naziv="DomainObject.Predmet.OstaliListNazivFormated_1">
      <item>IVAN SOPTA</item>
    </derivirana_varijabla>
  </DomainObject.Predmet.OstaliListNazivFormated>
  <DomainObject.Predmet.OstaliListNazivFormatedOIB>
    <izvorni_sadrzaj>
      <item>IVAN SOPTA, OIB 70479045376</item>
    </izvorni_sadrzaj>
    <derivirana_varijabla naziv="DomainObject.Predmet.OstaliListNazivFormatedOIB_1">
      <item>IVAN SOPTA, OIB 70479045376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SOPTA, društvo s ograničenom odgovornošću za graditeljstvo i dr.</izvorni_sadrzaj>
    <derivirana_varijabla naziv="DomainObject.Predmet.ProtustrankaIDrugi_1">SOPTA, društvo s ograničenom odgovornošću za graditeljstvo i dr.</derivirana_varijabla>
  </DomainObject.Predmet.ProtustrankaIDrugi>
  <DomainObject.Predmet.StrankaIDrugiAdressOIB>
    <izvorni_sadrzaj>FINA Split, OIB 85821130368, Mažuranovićevo šetalište 24 b, 21000 Split i dr.</izvorni_sadrzaj>
    <derivirana_varijabla naziv="DomainObject.Predmet.StrankaIDrugiAdressOIB_1">FINA Split, OIB 85821130368, Mažuranovićevo šetalište 24 b, 21000 Split i dr.</derivirana_varijabla>
  </DomainObject.Predmet.StrankaIDrugiAdressOIB>
  <DomainObject.Predmet.ProtustrankaIDrugiAdressOIB>
    <izvorni_sadrzaj>SOPTA, društvo s ograničenom odgovornošću za graditeljstvo, OIB 61298210276, Križine 7, Podstrana i dr.</izvorni_sadrzaj>
    <derivirana_varijabla naziv="DomainObject.Predmet.ProtustrankaIDrugiAdressOIB_1">SOPTA, društvo s ograničenom odgovornošću za graditeljstvo, OIB 61298210276, Križine 7, Podstrana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SOPTA, društvo s ograničenom odgovornošću za graditeljstvo</item>
      <item>FINA Split</item>
      <item>IVAN SOPTA</item>
      <item>SOPTA, društvo s ograničenom odgovornošću za graditeljstvo</item>
      <item>FINANCIJSKA AGENCIJA, RC SPLIT</item>
    </izvorni_sadrzaj>
    <derivirana_varijabla naziv="DomainObject.Predmet.SudioniciListNaziv_1">
      <item>SOPTA, društvo s ograničenom odgovornošću za graditeljstvo</item>
      <item>FINA Split</item>
      <item>IVAN SOPTA</item>
      <item>SOPTA, društvo s ograničenom odgovornošću za graditeljstvo</item>
      <item>FINANCIJSKA AGENCIJA, RC SPLIT</item>
    </derivirana_varijabla>
  </DomainObject.Predmet.SudioniciListNaziv>
  <DomainObject.Predmet.SudioniciListAdressOIB>
    <izvorni_sadrzaj>
      <item>SOPTA, društvo s ograničenom odgovornošću za graditeljstvo, OIB 61298210276, Križine 7,Podstrana</item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izvorni_sadrzaj>
    <derivirana_varijabla naziv="DomainObject.Predmet.SudioniciListAdressOIB_1">
      <item>SOPTA, društvo s ograničenom odgovornošću za graditeljstvo, OIB 61298210276, Križine 7,Podstrana</item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61298210276</item>
      <item>, OIB 85821130368</item>
      <item>, OIB 70479045376</item>
      <item>, OIB 61298210276</item>
      <item>, OIB 85821130368</item>
    </izvorni_sadrzaj>
    <derivirana_varijabla naziv="DomainObject.Predmet.SudioniciListNazivOIB_1">
      <item>, OIB 61298210276</item>
      <item>, OIB 85821130368</item>
      <item>, OIB 70479045376</item>
      <item>, OIB 61298210276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193</properties:Words>
  <properties:Characters>1005</properties:Characters>
  <properties:Lines>44</properties:Lines>
  <properties:Paragraphs>19</properties:Paragraphs>
  <properties:TotalTime>1</properties:TotalTime>
  <properties:ScaleCrop>false</properties:ScaleCrop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2018-04-23T06:18:00Z</dcterms:created>
  <dc:creator>Velimir Vuković</dc:creator>
  <cp:lastModifiedBy>Velimir Vuković</cp:lastModifiedBy>
  <dcterms:modified xmlns:xsi="http://www.w3.org/2001/XMLSchema-instance" xsi:type="dcterms:W3CDTF">2018-04-23T06:20:00Z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(1.st-247-13 zaključak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