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dbc42" w14:paraId="09dbc42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6F2CA9">
        <w:t>Trgovački sud u Pazinu, po stečajnoj sutkinji Tijani Licul, po prijedlogu predlagatelja Financijske agencije, OIB: 85821130368, Regionalni centar Rijeka, Podružnica Pula, Giardini 5, radi otvaranja stečajnog postupka nad dužnikom ALPHA TRANSPORT j.d.o.o. Pula, Ulica Fojbon 26, OIB: 40046852558,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A27824">
        <w:rPr>
          <w:szCs w:val="24"/>
          <w:lang w:val="hr-HR"/>
        </w:rPr>
        <w:t xml:space="preserve">se </w:t>
      </w:r>
      <w:r w:rsidR="00947897">
        <w:rPr>
          <w:szCs w:val="24"/>
          <w:lang w:val="hr-HR"/>
        </w:rPr>
        <w:t>Maji Sabljak</w:t>
      </w:r>
      <w:r w:rsidR="00A27824">
        <w:rPr>
          <w:szCs w:val="24"/>
          <w:lang w:val="hr-HR"/>
        </w:rPr>
        <w:t xml:space="preserve"> iz P</w:t>
      </w:r>
      <w:r w:rsidR="00947897">
        <w:rPr>
          <w:szCs w:val="24"/>
          <w:lang w:val="hr-HR"/>
        </w:rPr>
        <w:t>ule</w:t>
      </w:r>
      <w:r w:rsidR="00A27824">
        <w:rPr>
          <w:szCs w:val="24"/>
          <w:lang w:val="hr-HR"/>
        </w:rPr>
        <w:t xml:space="preserve">, </w:t>
      </w:r>
      <w:r w:rsidR="00947897">
        <w:rPr>
          <w:szCs w:val="24"/>
          <w:lang w:val="hr-HR"/>
        </w:rPr>
        <w:t>Ulica Fojbon 26</w:t>
      </w:r>
      <w:r w:rsidR="00E67198">
        <w:rPr>
          <w:szCs w:val="24"/>
          <w:lang w:val="hr-HR"/>
        </w:rPr>
        <w:t xml:space="preserve">, OIB: </w:t>
      </w:r>
      <w:r w:rsidR="00947897">
        <w:rPr>
          <w:szCs w:val="24"/>
          <w:lang w:val="hr-HR"/>
        </w:rPr>
        <w:t>75103069216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947897">
        <w:t>ALPHA TRANSPORT j.d.o.o. Pula, Ulica Fojbon 26, OIB: 40046852558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8B1553">
        <w:rPr>
          <w:szCs w:val="24"/>
          <w:lang w:val="hr-HR"/>
        </w:rPr>
        <w:t>331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8B1553">
        <w:rPr>
          <w:szCs w:val="24"/>
          <w:lang w:val="hr-HR"/>
        </w:rPr>
        <w:t>331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>24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0B508F">
        <w:rPr>
          <w:szCs w:val="24"/>
          <w:lang w:val="hr-HR"/>
        </w:rPr>
        <w:t xml:space="preserve">listopada </w:t>
      </w:r>
      <w:r w:rsidR="0000569A">
        <w:rPr>
          <w:szCs w:val="24"/>
          <w:lang w:val="hr-HR"/>
        </w:rPr>
        <w:t>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2CA9" w:rsidP="00E95B75" w:rsidR="006F2CA9">
      <w:r>
        <w:separator/>
      </w:r>
    </w:p>
  </w:endnote>
  <w:endnote w:id="0" w:type="continuationSeparator">
    <w:p w:rsidRDefault="006F2CA9" w:rsidP="00E95B75" w:rsidR="006F2C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2CA9" w:rsidP="00E95B75" w:rsidR="006F2CA9">
      <w:r>
        <w:separator/>
      </w:r>
    </w:p>
  </w:footnote>
  <w:footnote w:id="0" w:type="continuationSeparator">
    <w:p w:rsidRDefault="006F2CA9" w:rsidP="00E95B75" w:rsidR="006F2C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6F2CA9" w:rsidP="006F2CA9" w:rsidR="006F2CA9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C68C3" w:rsidRPr="00AC68C3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331/2018-4</w:t>
        </w:r>
      </w:p>
      <w:p w:rsidRDefault="006F2CA9" w:rsidP="00515E98" w:rsidR="006F2CA9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6F2CA9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6F2CA9" w:rsidR="006F2CA9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6F2CA9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6F2CA9" w:rsidR="006F2CA9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6F2CA9" w:rsidP="00452E08" w:rsidR="006F2CA9">
        <w:pPr>
          <w:rPr>
            <w:rFonts w:eastAsia="MS Mincho" w:hAnsi="Cambria" w:ascii="Cambria"/>
            <w:lang w:eastAsia="en-US"/>
          </w:rPr>
        </w:pPr>
      </w:p>
      <w:p w:rsidRDefault="006F2CA9" w:rsidP="00515E98" w:rsidR="006F2CA9">
        <w:pPr>
          <w:pStyle w:val="Zaglavlje"/>
          <w:jc w:val="right"/>
        </w:pPr>
      </w:p>
      <w:p w:rsidRDefault="00AC68C3" w:rsidP="00E30495" w:rsidR="006F2CA9">
        <w:pPr>
          <w:pStyle w:val="Zaglavlje"/>
          <w:jc w:val="right"/>
        </w:pPr>
      </w:p>
    </w:sdtContent>
  </w:sdt>
  <w:p w:rsidRDefault="006F2CA9" w:rsidR="006F2C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CA9" w:rsidP="0000569A" w:rsidR="006F2CA9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331/2018-4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B508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207D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2CA9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B1553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47897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27824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C68C3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056D9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3F29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24DD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90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6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68C3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68C3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68C3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68C3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6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68C3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68C3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68C3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68C3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ALPHA TRANSPORT j.d.o.o. PULA zastupanog po punomoćniku Maja Sabljak</izvorni_sadrzaj>
    <derivirana_varijabla naziv="DomainObject.Predmet.ProtustrankaFormated_1">  ALPHA TRANSPORT j.d.o.o. PULA zastupanog po punomoćniku Maja Sabljak</derivirana_varijabla>
  </DomainObject.Predmet.ProtustrankaFormated>
  <DomainObject.Predmet.ProtustrankaFormatedOIB>
    <izvorni_sadrzaj>  ALPHA TRANSPORT j.d.o.o. PULA, OIB 40046852558 zastupanog po punomoćniku Maja Sabljak</izvorni_sadrzaj>
    <derivirana_varijabla naziv="DomainObject.Predmet.ProtustrankaFormatedOIB_1">  ALPHA TRANSPORT j.d.o.o. PULA, OIB 40046852558 zastupanog po punomoćniku Maja Sabljak</derivirana_varijabla>
  </DomainObject.Predmet.ProtustrankaFormatedOIB>
  <DomainObject.Predmet.ProtustrankaFormatedWithAdress>
    <izvorni_sadrzaj> ALPHA TRANSPORT j.d.o.o. PULA, Ulica Fojbon 26, 52100 Pula zastupanog po punomoćniku Maja Sabljak</izvorni_sadrzaj>
    <derivirana_varijabla naziv="DomainObject.Predmet.ProtustrankaFormatedWithAdress_1"> ALPHA TRANSPORT j.d.o.o. PULA, Ulica Fojbon 26, 52100 Pula zastupanog po punomoćniku Maja Sabljak</derivirana_varijabla>
  </DomainObject.Predmet.ProtustrankaFormatedWithAdress>
  <DomainObject.Predmet.ProtustrankaFormatedWithAdressOIB>
    <izvorni_sadrzaj> ALPHA TRANSPORT j.d.o.o. PULA, OIB 40046852558, Ulica Fojbon 26, 52100 Pula zastupanog po punomoćniku Maja Sabljak</izvorni_sadrzaj>
    <derivirana_varijabla naziv="DomainObject.Predmet.ProtustrankaFormatedWithAdressOIB_1"> ALPHA TRANSPORT j.d.o.o. PULA, OIB 40046852558, Ulica Fojbon 26, 52100 Pula zastupanog po punomoćniku Maja Sabljak</derivirana_varijabla>
  </DomainObject.Predmet.ProtustrankaFormatedWithAdressOIB>
  <DomainObject.Predmet.ProtustrankaWithAdress>
    <izvorni_sadrzaj>ALPHA TRANSPORT j.d.o.o. PULA Ulica Fojbon 26, 52100 Pula</izvorni_sadrzaj>
    <derivirana_varijabla naziv="DomainObject.Predmet.ProtustrankaWithAdress_1">ALPHA TRANSPORT j.d.o.o. PULA Ulica Fojbon 26, 52100 Pula</derivirana_varijabla>
  </DomainObject.Predmet.ProtustrankaWithAdress>
  <DomainObject.Predmet.ProtustrankaWithAdressOIB>
    <izvorni_sadrzaj>ALPHA TRANSPORT j.d.o.o. PULA, OIB 40046852558, Ulica Fojbon 26, 52100 Pula</izvorni_sadrzaj>
    <derivirana_varijabla naziv="DomainObject.Predmet.ProtustrankaWithAdressOIB_1">ALPHA TRANSPORT j.d.o.o. PULA, OIB 40046852558, Ulica Fojbon 26, 52100 Pula</derivirana_varijabla>
  </DomainObject.Predmet.ProtustrankaWithAdressOIB>
  <DomainObject.Predmet.ProtustrankaNazivFormated>
    <izvorni_sadrzaj>ALPHA TRANSPORT j.d.o.o. PULA</izvorni_sadrzaj>
    <derivirana_varijabla naziv="DomainObject.Predmet.ProtustrankaNazivFormated_1">ALPHA TRANSPORT j.d.o.o. PULA</derivirana_varijabla>
  </DomainObject.Predmet.ProtustrankaNazivFormated>
  <DomainObject.Predmet.ProtustrankaNazivFormatedOIB>
    <izvorni_sadrzaj>ALPHA TRANSPORT j.d.o.o. PULA, OIB 40046852558</izvorni_sadrzaj>
    <derivirana_varijabla naziv="DomainObject.Predmet.ProtustrankaNazivFormatedOIB_1">ALPHA TRANSPORT j.d.o.o. PULA, OIB 40046852558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111301.72</izvorni_sadrzaj>
    <derivirana_varijabla naziv="DomainObject.Predmet.TrenutnaVrijednost_1">111301.72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ALPHA TRANSPORT j.d.o.o. PULA zastupanog po punomoćniku Maja Sabljak</item>
    </izvorni_sadrzaj>
    <derivirana_varijabla naziv="DomainObject.Predmet.ProtuStrankaListFormated_1">
      <item>ALPHA TRANSPORT j.d.o.o. PULA zastupanog po punomoćniku Maja Sabljak</item>
    </derivirana_varijabla>
  </DomainObject.Predmet.ProtuStrankaListFormated>
  <DomainObject.Predmet.ProtuStrankaListFormatedOIB>
    <izvorni_sadrzaj>
      <item>ALPHA TRANSPORT j.d.o.o. PULA, OIB 40046852558 zastupanog po punomoćniku Maja Sabljak</item>
    </izvorni_sadrzaj>
    <derivirana_varijabla naziv="DomainObject.Predmet.ProtuStrankaListFormatedOIB_1">
      <item>ALPHA TRANSPORT j.d.o.o. PULA, OIB 40046852558 zastupanog po punomoćniku Maja Sabljak</item>
    </derivirana_varijabla>
  </DomainObject.Predmet.ProtuStrankaListFormatedOIB>
  <DomainObject.Predmet.ProtuStrankaListFormatedWithAdress>
    <izvorni_sadrzaj>
      <item>ALPHA TRANSPORT j.d.o.o. PULA, Ulica Fojbon 26, 52100 Pula zastupanog po punomoćniku Maja Sabljak</item>
    </izvorni_sadrzaj>
    <derivirana_varijabla naziv="DomainObject.Predmet.ProtuStrankaListFormatedWithAdress_1">
      <item>ALPHA TRANSPORT j.d.o.o. PULA, Ulica Fojbon 26, 52100 Pula zastupanog po punomoćniku Maja Sabljak</item>
    </derivirana_varijabla>
  </DomainObject.Predmet.ProtuStrankaListFormatedWithAdress>
  <DomainObject.Predmet.ProtuStrankaListFormatedWithAdressOIB>
    <izvorni_sadrzaj>
      <item>ALPHA TRANSPORT j.d.o.o. PULA, OIB 40046852558, Ulica Fojbon 26, 52100 Pula zastupanog po punomoćniku Maja Sabljak</item>
    </izvorni_sadrzaj>
    <derivirana_varijabla naziv="DomainObject.Predmet.ProtuStrankaListFormatedWithAdressOIB_1">
      <item>ALPHA TRANSPORT j.d.o.o. PULA, OIB 40046852558, Ulica Fojbon 26, 52100 Pula zastupanog po punomoćniku Maja Sabljak</item>
    </derivirana_varijabla>
  </DomainObject.Predmet.ProtuStrankaListFormatedWithAdressOIB>
  <DomainObject.Predmet.ProtuStrankaListNazivFormated>
    <izvorni_sadrzaj>
      <item>ALPHA TRANSPORT j.d.o.o. PULA</item>
    </izvorni_sadrzaj>
    <derivirana_varijabla naziv="DomainObject.Predmet.ProtuStrankaListNazivFormated_1">
      <item>ALPHA TRANSPORT j.d.o.o. PULA</item>
    </derivirana_varijabla>
  </DomainObject.Predmet.ProtuStrankaListNazivFormated>
  <DomainObject.Predmet.ProtuStrankaListNazivFormatedOIB>
    <izvorni_sadrzaj>
      <item>ALPHA TRANSPORT j.d.o.o. PULA, OIB 40046852558</item>
    </izvorni_sadrzaj>
    <derivirana_varijabla naziv="DomainObject.Predmet.ProtuStrankaListNazivFormatedOIB_1">
      <item>ALPHA TRANSPORT j.d.o.o. PULA, OIB 40046852558</item>
    </derivirana_varijabla>
  </DomainObject.Predmet.ProtuStrankaListNazivFormatedOIB>
  <DomainObject.Predmet.OstaliListFormated>
    <izvorni_sadrzaj>
      <item>Maja Sabljak punomoćnica sudionika u postupku ALPHA TRANSPORT j.d.o.o. PULA</item>
    </izvorni_sadrzaj>
    <derivirana_varijabla naziv="DomainObject.Predmet.OstaliListFormated_1">
      <item>Maja Sabljak punomoćnica sudionika u postupku ALPHA TRANSPORT j.d.o.o. PULA</item>
    </derivirana_varijabla>
  </DomainObject.Predmet.OstaliListFormated>
  <DomainObject.Predmet.OstaliListFormatedOIB>
    <izvorni_sadrzaj>
      <item>Maja Sabljak, OIB 75103069216 punomoćnica sudionika u postupku ALPHA TRANSPORT j.d.o.o. PULA</item>
    </izvorni_sadrzaj>
    <derivirana_varijabla naziv="DomainObject.Predmet.OstaliListFormatedOIB_1">
      <item>Maja Sabljak, OIB 75103069216 punomoćnica sudionika u postupku ALPHA TRANSPORT j.d.o.o. PULA</item>
    </derivirana_varijabla>
  </DomainObject.Predmet.OstaliListFormatedOIB>
  <DomainObject.Predmet.OstaliListFormatedWithAdress>
    <izvorni_sadrzaj>
      <item>Maja Sabljak, Ulica Fojbon 26, 52100 Pula punomoćnica sudionika u postupku ALPHA TRANSPORT j.d.o.o. PULA</item>
    </izvorni_sadrzaj>
    <derivirana_varijabla naziv="DomainObject.Predmet.OstaliListFormatedWithAdress_1">
      <item>Maja Sabljak, Ulica Fojbon 26, 52100 Pula punomoćnica sudionika u postupku ALPHA TRANSPORT j.d.o.o. PULA</item>
    </derivirana_varijabla>
  </DomainObject.Predmet.OstaliListFormatedWithAdress>
  <DomainObject.Predmet.OstaliListFormatedWithAdressOIB>
    <izvorni_sadrzaj>
      <item>Maja Sabljak, OIB 75103069216, Ulica Fojbon 26, 52100 Pula punomoćnica sudionika u postupku ALPHA TRANSPORT j.d.o.o. PULA</item>
    </izvorni_sadrzaj>
    <derivirana_varijabla naziv="DomainObject.Predmet.OstaliListFormatedWithAdressOIB_1">
      <item>Maja Sabljak, OIB 75103069216, Ulica Fojbon 26, 52100 Pula punomoćnica sudionika u postupku ALPHA TRANSPORT j.d.o.o. PULA</item>
    </derivirana_varijabla>
  </DomainObject.Predmet.OstaliListFormatedWithAdressOIB>
  <DomainObject.Predmet.OstaliListNazivFormated>
    <izvorni_sadrzaj>
      <item>Maja Sabljak</item>
    </izvorni_sadrzaj>
    <derivirana_varijabla naziv="DomainObject.Predmet.OstaliListNazivFormated_1">
      <item>Maja Sabljak</item>
    </derivirana_varijabla>
  </DomainObject.Predmet.OstaliListNazivFormated>
  <DomainObject.Predmet.OstaliListNazivFormatedOIB>
    <izvorni_sadrzaj>
      <item>Maja Sabljak, OIB 75103069216</item>
    </izvorni_sadrzaj>
    <derivirana_varijabla naziv="DomainObject.Predmet.OstaliListNazivFormatedOIB_1">
      <item>Maja Sabljak, OIB 75103069216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ALPHA TRANSPORT j.d.o.o. PULA</izvorni_sadrzaj>
    <derivirana_varijabla naziv="DomainObject.Predmet.ProtustrankaIDrugi_1">ALPHA TRANSPORT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ALPHA TRANSPORT j.d.o.o. PULA, OIB 40046852558, Ulica Fojbon 26, 52100 Pula</izvorni_sadrzaj>
    <derivirana_varijabla naziv="DomainObject.Predmet.ProtustrankaIDrugiAdressOIB_1">ALPHA TRANSPORT j.d.o.o. PULA, OIB 40046852558, Ulica Fojbon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ALPHA TRANSPORT j.d.o.o. PULA</item>
      <item>Maja Sabljak</item>
    </izvorni_sadrzaj>
    <derivirana_varijabla naziv="DomainObject.Predmet.SudioniciListNaziv_1">
      <item>FINANCIJSKA AGENCIJA, RC RIJEKA, PODRUŽNICA PULA, PULA</item>
      <item>ALPHA TRANSPORT j.d.o.o. PULA</item>
      <item>Maja Sabljak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izvorni_sadrzaj>
    <derivirana_varijabla naziv="DomainObject.Predmet.SudioniciListAdressOIB_1">
      <item>FINANCIJSKA AGENCIJA, RC RIJEKA, PODRUŽNICA PULA, PULA, OIB 85821130368, F. Kurelca 8,51000 Rijeka</item>
      <item>ALPHA TRANSPORT j.d.o.o. PULA, OIB 40046852558, Ulica Fojbon 26,52100 Pula</item>
      <item>Maja Sabljak, OIB 75103069216, Ulica Fojbon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40046852558</item>
      <item>, OIB 75103069216</item>
    </izvorni_sadrzaj>
    <derivirana_varijabla naziv="DomainObject.Predmet.SudioniciListNazivOIB_1">
      <item>, OIB 85821130368</item>
      <item>, OIB 40046852558</item>
      <item>, OIB 75103069216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92B60F-5D1D-447B-A3F7-596DF9A18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5153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2018-10-24T08:34:00Z</dcterms:created>
  <dc:creator>Jasmina Matika</dc:creator>
  <cp:lastModifiedBy>Sanja Prodan</cp:lastModifiedBy>
  <cp:lastPrinted>2018-10-24T08:36:00Z</cp:lastPrinted>
  <dcterms:modified xmlns:xsi="http://www.w3.org/2001/XMLSchema-instance" xsi:type="dcterms:W3CDTF">2018-10-24T08:36:00Z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(St-331-2018-4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