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d353" w14:paraId="a0ed353" w:rsidRDefault="00115036" w:rsidP="00115036" w:rsidR="0011503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15036" w:rsidP="00115036" w:rsidR="0011503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15036" w:rsidP="00115036" w:rsidR="001150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15036" w:rsidP="00115036" w:rsidR="0011503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15036" w:rsidP="00115036" w:rsidR="001150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>EMA I HANA d.o.o.</w:t>
      </w:r>
      <w:r>
        <w:rPr>
          <w:rFonts w:hAnsi="Times New Roman" w:ascii="Times New Roman"/>
          <w:szCs w:val="24"/>
        </w:rPr>
        <w:t>, OIB: 84859062431, Zagreb</w:t>
      </w:r>
      <w:r>
        <w:rPr>
          <w:rFonts w:hAnsi="Times New Roman" w:ascii="Times New Roman"/>
          <w:szCs w:val="24"/>
          <w:lang w:val="hr-HR"/>
        </w:rPr>
        <w:t xml:space="preserve">, Rebar 5,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15036" w:rsidP="00115036" w:rsidR="0011503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15036" w:rsidP="00115036" w:rsidR="0011503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115036" w:rsidP="00115036" w:rsidR="001150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15036" w:rsidP="00115036" w:rsidR="001150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EMA I HANA d.o.o., OIB: 84859062431, Zagreb, Rebar 5.</w:t>
      </w:r>
    </w:p>
    <w:p w:rsidRDefault="00115036" w:rsidP="00115036" w:rsidR="001150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15036" w:rsidP="00115036" w:rsidR="0011503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11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115036" w:rsidP="00115036" w:rsidR="0011503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15036" w:rsidP="00115036" w:rsidR="00115036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Prpić, OIB: 16795120342, iz Zagreba, </w:t>
      </w:r>
      <w:proofErr w:type="spellStart"/>
      <w:r>
        <w:rPr>
          <w:rFonts w:hAnsi="Times New Roman" w:ascii="Times New Roman"/>
          <w:szCs w:val="24"/>
        </w:rPr>
        <w:t>Hruševečka</w:t>
      </w:r>
      <w:proofErr w:type="spellEnd"/>
      <w:r>
        <w:rPr>
          <w:rFonts w:hAnsi="Times New Roman" w:ascii="Times New Roman"/>
          <w:szCs w:val="24"/>
        </w:rPr>
        <w:t xml:space="preserve"> ulica 11.</w:t>
      </w:r>
    </w:p>
    <w:p w:rsidRDefault="00115036" w:rsidP="00115036" w:rsidR="0011503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15036" w:rsidP="00115036" w:rsidR="001150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EMA I HANA d.o.o., OIB: 84859062431, Zagreb, Rebar 5.</w:t>
      </w:r>
    </w:p>
    <w:p w:rsidRDefault="00115036" w:rsidP="00115036" w:rsidR="001150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15036" w:rsidP="00115036" w:rsidR="00115036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115036" w:rsidP="00115036" w:rsidR="0011503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15036" w:rsidP="00115036" w:rsidR="0011503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15036" w:rsidP="00115036" w:rsidR="0011503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15036" w:rsidP="00115036" w:rsidR="00115036">
      <w:pPr>
        <w:jc w:val="both"/>
        <w:rPr>
          <w:rFonts w:hAnsi="Times New Roman" w:ascii="Times New Roman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18.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115036" w:rsidP="00115036" w:rsidR="00115036">
      <w:pPr>
        <w:jc w:val="both"/>
        <w:rPr>
          <w:rFonts w:hAnsi="Times New Roman" w:ascii="Times New Roman"/>
        </w:rPr>
      </w:pPr>
    </w:p>
    <w:p w:rsidRDefault="00115036" w:rsidP="00115036" w:rsidR="0011503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115036" w:rsidP="00115036" w:rsidR="00115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15036" w:rsidP="00115036" w:rsidR="00115036">
      <w:pPr>
        <w:jc w:val="both"/>
        <w:rPr>
          <w:rFonts w:hAnsi="Times New Roman" w:ascii="Times New Roman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lang w:val="hr-HR"/>
        </w:rPr>
      </w:pPr>
    </w:p>
    <w:p w:rsidRDefault="00115036" w:rsidP="00115036" w:rsidR="0011503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115036" w:rsidP="00115036" w:rsidR="00115036">
      <w:pPr>
        <w:jc w:val="center"/>
        <w:rPr>
          <w:rFonts w:hAnsi="Times New Roman" w:ascii="Times New Roman"/>
          <w:lang w:val="hr-HR"/>
        </w:rPr>
      </w:pPr>
    </w:p>
    <w:p w:rsidRDefault="00115036" w:rsidP="00115036" w:rsidR="00115036">
      <w:pPr>
        <w:jc w:val="center"/>
        <w:rPr>
          <w:rFonts w:hAnsi="Times New Roman" w:ascii="Times New Roman"/>
          <w:lang w:val="hr-HR"/>
        </w:rPr>
      </w:pPr>
    </w:p>
    <w:p w:rsidRDefault="00115036" w:rsidP="00115036" w:rsidR="0011503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15036" w:rsidP="00115036" w:rsidR="0011503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115036" w:rsidP="00115036" w:rsidR="0011503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15036" w:rsidP="00115036" w:rsidR="0011503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15036" w:rsidP="00115036" w:rsidR="001150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</w:rPr>
      </w:pPr>
    </w:p>
    <w:p w:rsidRDefault="00115036" w:rsidP="00115036" w:rsidR="00115036">
      <w:pPr>
        <w:jc w:val="both"/>
        <w:rPr>
          <w:rFonts w:hAnsi="Times New Roman" w:ascii="Times New Roman"/>
        </w:rPr>
      </w:pPr>
    </w:p>
    <w:p w:rsidRDefault="00115036" w:rsidP="00115036" w:rsidR="0011503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115036" w:rsidP="00115036" w:rsidR="00115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15036" w:rsidP="00115036" w:rsidR="00115036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15036" w:rsidP="00115036" w:rsidR="0011503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15036" w:rsidP="00115036" w:rsidR="0011503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15036" w:rsidP="00115036" w:rsidR="00115036" w:rsidRPr="00D44D4F">
      <w:pPr>
        <w:jc w:val="center"/>
        <w:rPr>
          <w:sz w:val="32"/>
          <w:u w:val="single"/>
          <w:lang w:val="hr-HR"/>
        </w:rPr>
      </w:pPr>
    </w:p>
    <w:p w:rsidRDefault="00115036" w:rsidP="00115036" w:rsidR="0011503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566" w:rsidR="00000000">
      <w:r>
        <w:separator/>
      </w:r>
    </w:p>
  </w:endnote>
  <w:endnote w:id="0" w:type="continuationSeparator">
    <w:p w:rsidRDefault="00F8456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566" w:rsidR="00000000">
      <w:r>
        <w:separator/>
      </w:r>
    </w:p>
  </w:footnote>
  <w:footnote w:id="0" w:type="continuationSeparator">
    <w:p w:rsidRDefault="00F8456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1503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St-2531/2015</w:t>
        </w:r>
      </w:p>
    </w:sdtContent>
  </w:sdt>
  <w:p w:rsidRDefault="0011503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03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84566" w:rsidP="00840E3D" w:rsidR="00840E3D">
    <w:pPr>
      <w:pStyle w:val="Zaglavlje"/>
      <w:rPr>
        <w:lang w:val="hr-HR"/>
      </w:rPr>
    </w:pPr>
  </w:p>
  <w:p w:rsidRDefault="0011503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St-2531/2015</w:t>
    </w:r>
  </w:p>
  <w:p w:rsidRDefault="00115036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84566" w:rsidP="00840E3D" w:rsidR="00840E3D">
    <w:pPr>
      <w:pStyle w:val="Zaglavlje"/>
      <w:rPr>
        <w:rFonts w:hAnsi="Times New Roman" w:ascii="Times New Roman"/>
        <w:lang w:val="hr-HR"/>
      </w:rPr>
    </w:pPr>
  </w:p>
  <w:p w:rsidRDefault="00F84566" w:rsidP="00840E3D" w:rsidR="00840E3D">
    <w:pPr>
      <w:pStyle w:val="Zaglavlje"/>
      <w:rPr>
        <w:rFonts w:hAnsi="Times New Roman" w:ascii="Times New Roman"/>
        <w:lang w:val="hr-HR"/>
      </w:rPr>
    </w:pPr>
  </w:p>
  <w:p w:rsidRDefault="00F84566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F84566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11503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1503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15036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455)</w:t>
    </w:r>
  </w:p>
  <w:p w:rsidRDefault="00F84566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E2D"/>
    <w:rsid w:val="00115036"/>
    <w:rsid w:val="00135025"/>
    <w:rsid w:val="00181F4E"/>
    <w:rsid w:val="00516E2D"/>
    <w:rsid w:val="00C95241"/>
    <w:rsid w:val="00F8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03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5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03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1503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5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03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5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03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1503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5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St-2531/2015</izvorni_sadrzaj>
    <derivirana_varijabla naziv="DomainObject.Predmet.OznakaBroj_1">St-2531/2015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I HANA d.o.o. zastupanog po punomoćniku TEA ŠANTEK</izvorni_sadrzaj>
    <derivirana_varijabla naziv="DomainObject.Predmet.ProtustrankaFormated_1">  EMA I HANA d.o.o. zastupanog po punomoćniku TEA ŠANTEK</derivirana_varijabla>
  </DomainObject.Predmet.ProtustrankaFormated>
  <DomainObject.Predmet.ProtustrankaFormatedOIB>
    <izvorni_sadrzaj>  EMA I HANA d.o.o., OIB 84859062431 zastupanog po punomoćniku TEA ŠANTEK</izvorni_sadrzaj>
    <derivirana_varijabla naziv="DomainObject.Predmet.ProtustrankaFormatedOIB_1">  EMA I HANA d.o.o., OIB 84859062431 zastupanog po punomoćniku TEA ŠANTEK</derivirana_varijabla>
  </DomainObject.Predmet.ProtustrankaFormatedOIB>
  <DomainObject.Predmet.ProtustrankaFormatedWithAdress>
    <izvorni_sadrzaj> EMA I HANA d.o.o., Rebar 5, 10000 Zagreb zastupanog po punomoćniku TEA ŠANTEK</izvorni_sadrzaj>
    <derivirana_varijabla naziv="DomainObject.Predmet.ProtustrankaFormatedWithAdress_1"> EMA I HANA d.o.o., Rebar 5, 10000 Zagreb zastupanog po punomoćniku TEA ŠANTEK</derivirana_varijabla>
  </DomainObject.Predmet.ProtustrankaFormatedWithAdress>
  <DomainObject.Predmet.ProtustrankaFormatedWithAdressOIB>
    <izvorni_sadrzaj> EMA I HANA d.o.o., OIB 84859062431, Rebar 5, 10000 Zagreb zastupanog po punomoćniku TEA ŠANTEK</izvorni_sadrzaj>
    <derivirana_varijabla naziv="DomainObject.Predmet.ProtustrankaFormatedWithAdressOIB_1"> EMA I HANA d.o.o., OIB 84859062431, Rebar 5, 10000 Zagreb zastupanog po punomoćniku TEA ŠANTEK</derivirana_varijabla>
  </DomainObject.Predmet.ProtustrankaFormatedWithAdressOIB>
  <DomainObject.Predmet.ProtustrankaWithAdress>
    <izvorni_sadrzaj>EMA I HANA d.o.o. Rebar 5, 10000 Zagreb</izvorni_sadrzaj>
    <derivirana_varijabla naziv="DomainObject.Predmet.ProtustrankaWithAdress_1">EMA I HANA d.o.o. Rebar 5, 10000 Zagreb</derivirana_varijabla>
  </DomainObject.Predmet.ProtustrankaWithAdress>
  <DomainObject.Predmet.ProtustrankaWithAdressOIB>
    <izvorni_sadrzaj>EMA I HANA d.o.o., OIB 84859062431, Rebar 5, 10000 Zagreb</izvorni_sadrzaj>
    <derivirana_varijabla naziv="DomainObject.Predmet.ProtustrankaWithAdressOIB_1">EMA I HANA d.o.o., OIB 84859062431, Rebar 5, 10000 Zagreb</derivirana_varijabla>
  </DomainObject.Predmet.ProtustrankaWithAdressOIB>
  <DomainObject.Predmet.ProtustrankaNazivFormated>
    <izvorni_sadrzaj>EMA I HANA d.o.o.</izvorni_sadrzaj>
    <derivirana_varijabla naziv="DomainObject.Predmet.ProtustrankaNazivFormated_1">EMA I HANA d.o.o.</derivirana_varijabla>
  </DomainObject.Predmet.ProtustrankaNazivFormated>
  <DomainObject.Predmet.ProtustrankaNazivFormatedOIB>
    <izvorni_sadrzaj>EMA I HANA d.o.o., OIB 84859062431</izvorni_sadrzaj>
    <derivirana_varijabla naziv="DomainObject.Predmet.ProtustrankaNazivFormatedOIB_1">EMA I HANA d.o.o., OIB 84859062431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I HANA d.o.o. zastupanog po punomoćniku TEA ŠANTEK</item>
    </izvorni_sadrzaj>
    <derivirana_varijabla naziv="DomainObject.Predmet.ProtuStrankaListFormated_1">
      <item>EMA I HANA d.o.o. zastupanog po punomoćniku TEA ŠANTEK</item>
    </derivirana_varijabla>
  </DomainObject.Predmet.ProtuStrankaListFormated>
  <DomainObject.Predmet.ProtuStrankaListFormatedOIB>
    <izvorni_sadrzaj>
      <item>EMA I HANA d.o.o., OIB 84859062431 zastupanog po punomoćniku TEA ŠANTEK</item>
    </izvorni_sadrzaj>
    <derivirana_varijabla naziv="DomainObject.Predmet.ProtuStrankaListFormatedOIB_1">
      <item>EMA I HANA d.o.o., OIB 84859062431 zastupanog po punomoćniku TEA ŠANTEK</item>
    </derivirana_varijabla>
  </DomainObject.Predmet.ProtuStrankaListFormatedOIB>
  <DomainObject.Predmet.ProtuStrankaListFormatedWithAdress>
    <izvorni_sadrzaj>
      <item>EMA I HANA d.o.o., Rebar 5, 10000 Zagreb zastupanog po punomoćniku TEA ŠANTEK</item>
    </izvorni_sadrzaj>
    <derivirana_varijabla naziv="DomainObject.Predmet.ProtuStrankaListFormatedWithAdress_1">
      <item>EMA I HANA d.o.o., Rebar 5, 10000 Zagreb zastupanog po punomoćniku TEA ŠANTEK</item>
    </derivirana_varijabla>
  </DomainObject.Predmet.ProtuStrankaListFormatedWithAdress>
  <DomainObject.Predmet.ProtuStrankaListFormatedWithAdressOIB>
    <izvorni_sadrzaj>
      <item>EMA I HANA d.o.o., OIB 84859062431, Rebar 5, 10000 Zagreb zastupanog po punomoćniku TEA ŠANTEK</item>
    </izvorni_sadrzaj>
    <derivirana_varijabla naziv="DomainObject.Predmet.ProtuStrankaListFormatedWithAdressOIB_1">
      <item>EMA I HANA d.o.o., OIB 84859062431, Rebar 5, 10000 Zagreb zastupanog po punomoćniku TEA ŠANTEK</item>
    </derivirana_varijabla>
  </DomainObject.Predmet.ProtuStrankaListFormatedWithAdressOIB>
  <DomainObject.Predmet.ProtuStrankaListNazivFormated>
    <izvorni_sadrzaj>
      <item>EMA I HANA d.o.o.</item>
    </izvorni_sadrzaj>
    <derivirana_varijabla naziv="DomainObject.Predmet.ProtuStrankaListNazivFormated_1">
      <item>EMA I HANA d.o.o.</item>
    </derivirana_varijabla>
  </DomainObject.Predmet.ProtuStrankaListNazivFormated>
  <DomainObject.Predmet.ProtuStrankaListNazivFormatedOIB>
    <izvorni_sadrzaj>
      <item>EMA I HANA d.o.o., OIB 84859062431</item>
    </izvorni_sadrzaj>
    <derivirana_varijabla naziv="DomainObject.Predmet.ProtuStrankaListNazivFormatedOIB_1">
      <item>EMA I HANA d.o.o., OIB 84859062431</item>
    </derivirana_varijabla>
  </DomainObject.Predmet.ProtuStrankaListNazivFormatedOIB>
  <DomainObject.Predmet.OstaliListFormated>
    <izvorni_sadrzaj>
      <item>TEA ŠANTEK punomoćnik sudionika u postupku EMA I HANA d.o.o.</item>
    </izvorni_sadrzaj>
    <derivirana_varijabla naziv="DomainObject.Predmet.OstaliListFormated_1">
      <item>TEA ŠANTEK punomoćnik sudionika u postupku EMA I HANA d.o.o.</item>
    </derivirana_varijabla>
  </DomainObject.Predmet.OstaliListFormated>
  <DomainObject.Predmet.OstaliListFormatedOIB>
    <izvorni_sadrzaj>
      <item>TEA ŠANTEK, OIB 71737008223 punomoćnik sudionika u postupku EMA I HANA d.o.o.</item>
    </izvorni_sadrzaj>
    <derivirana_varijabla naziv="DomainObject.Predmet.OstaliListFormatedOIB_1">
      <item>TEA ŠANTEK, OIB 71737008223 punomoćnik sudionika u postupku EMA I HANA d.o.o.</item>
    </derivirana_varijabla>
  </DomainObject.Predmet.OstaliListFormatedOIB>
  <DomainObject.Predmet.OstaliListFormatedWithAdress>
    <izvorni_sadrzaj>
      <item>TEA ŠANTEK, Lašćinska cesta 114, 10000 Zagreb punomoćnik sudionika u postupku EMA I HANA d.o.o.</item>
    </izvorni_sadrzaj>
    <derivirana_varijabla naziv="DomainObject.Predmet.OstaliListFormatedWithAdress_1">
      <item>TEA ŠANTEK, Lašćinska cesta 114, 10000 Zagreb punomoćnik sudionika u postupku EMA I HANA d.o.o.</item>
    </derivirana_varijabla>
  </DomainObject.Predmet.OstaliListFormatedWithAdress>
  <DomainObject.Predmet.OstaliListFormatedWithAdressOIB>
    <izvorni_sadrzaj>
      <item>TEA ŠANTEK, OIB 71737008223, Lašćinska cesta 114, 10000 Zagreb punomoćnik sudionika u postupku EMA I HANA d.o.o.</item>
    </izvorni_sadrzaj>
    <derivirana_varijabla naziv="DomainObject.Predmet.OstaliListFormatedWithAdressOIB_1">
      <item>TEA ŠANTEK, OIB 71737008223, Lašćinska cesta 114, 10000 Zagreb punomoćnik sudionika u postupku EMA I HANA d.o.o.</item>
    </derivirana_varijabla>
  </DomainObject.Predmet.OstaliListFormatedWithAdressOIB>
  <DomainObject.Predmet.OstaliListNazivFormated>
    <izvorni_sadrzaj>
      <item>TEA ŠANTEK</item>
    </izvorni_sadrzaj>
    <derivirana_varijabla naziv="DomainObject.Predmet.OstaliListNazivFormated_1">
      <item>TEA ŠANTEK</item>
    </derivirana_varijabla>
  </DomainObject.Predmet.OstaliListNazivFormated>
  <DomainObject.Predmet.OstaliListNazivFormatedOIB>
    <izvorni_sadrzaj>
      <item>TEA ŠANTEK, OIB 71737008223</item>
    </izvorni_sadrzaj>
    <derivirana_varijabla naziv="DomainObject.Predmet.OstaliListNazivFormatedOIB_1">
      <item>TEA ŠANTEK, OIB 71737008223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I HANA d.o.o.</izvorni_sadrzaj>
    <derivirana_varijabla naziv="DomainObject.Predmet.ProtustrankaIDrugi_1">EMA I HANA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 I HANA d.o.o., OIB 84859062431, Rebar 5, 10000 Zagreb</izvorni_sadrzaj>
    <derivirana_varijabla naziv="DomainObject.Predmet.ProtustrankaIDrugiAdressOIB_1">EMA I HANA d.o.o., OIB 84859062431, Rebar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I HANA d.o.o.</item>
      <item>TEA ŠANTEK</item>
    </izvorni_sadrzaj>
    <derivirana_varijabla naziv="DomainObject.Predmet.SudioniciListNaziv_1">
      <item>FINA Regionalni centar Zagreb</item>
      <item>EMA I HANA d.o.o.</item>
      <item>TEA ŠANTEK</item>
    </derivirana_varijabla>
  </DomainObject.Predmet.SudioniciListNaziv>
  <DomainObject.Predmet.SudioniciListAdressOIB>
    <izvorni_sadrzaj>
      <item>FINA Regionalni centar Zagreb, OIB 85821130368, Trg svibanjskih žrtava 1995. 1,10000 Zagreb</item>
      <item>EMA I HANA d.o.o., OIB 84859062431, Rebar 5,10000 Zagreb</item>
      <item>TEA ŠANTEK, OIB 71737008223, Lašćinska cesta 114,10000 Zagreb</item>
    </izvorni_sadrzaj>
    <derivirana_varijabla naziv="DomainObject.Predmet.SudioniciListAdressOIB_1">
      <item>FINA Regionalni centar Zagreb, OIB 85821130368, Trg svibanjskih žrtava 1995. 1,10000 Zagreb</item>
      <item>EMA I HANA d.o.o., OIB 84859062431, Rebar 5,10000 Zagreb</item>
      <item>TEA ŠANTEK, OIB 71737008223, Lašćinska cesta 114,10000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84859062431</item>
      <item>, OIB 71737008223</item>
    </izvorni_sadrzaj>
    <derivirana_varijabla naziv="DomainObject.Predmet.SudioniciListNazivOIB_1">
      <item>, OIB 85821130368</item>
      <item>, OIB 84859062431</item>
      <item>, OIB 71737008223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1905</properties:Characters>
  <properties:Lines>71</properties:Lines>
  <properties:Paragraphs>26</properties:Paragraphs>
  <properties:TotalTime>1</properties:TotalTime>
  <properties:ScaleCrop>false</properties:ScaleCrop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2016-02-03T09:46:00Z</dcterms:created>
  <dc:creator>Marija Lukić</dc:creator>
  <dc:description/>
  <cp:keywords/>
  <cp:lastModifiedBy>Marija Lukić</cp:lastModifiedBy>
  <dcterms:modified xmlns:xsi="http://www.w3.org/2001/XMLSchema-instance" xsi:type="dcterms:W3CDTF">2016-02-03T09:47:00Z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