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7970" w14:paraId="4ac7970" w:rsidRDefault="00667006" w:rsidP="00667006" w:rsidR="00667006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 w:rsidR="00247CDB">
        <w:rPr>
          <w:rFonts w:cs="Times New Roman" w:hAnsi="Times New Roman" w:ascii="Times New Roman"/>
          <w:sz w:val="24"/>
          <w:szCs w:val="24"/>
        </w:rPr>
        <w:t>744/16-18</w:t>
      </w:r>
    </w:p>
    <w:p w:rsidRDefault="00667006" w:rsidP="00667006" w:rsidR="00667006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667006" w:rsidP="00667006" w:rsidR="00667006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667006" w:rsidP="00667006" w:rsidR="00667006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667006" w:rsidP="00667006" w:rsidR="00667006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667006" w:rsidP="00667006" w:rsidR="00667006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667006" w:rsidP="00667006" w:rsidR="00667006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667006" w:rsidP="00667006" w:rsidR="0066700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667006" w:rsidP="00667006" w:rsidR="0066700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667006" w:rsidP="00667006" w:rsidR="00667006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67006" w:rsidP="00667006" w:rsidR="0066700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667006" w:rsidP="00667006" w:rsidR="00667006" w:rsidRPr="00037BAB">
      <w:pPr>
        <w:spacing w:lineRule="auto" w:line="240" w:after="0"/>
        <w:rPr>
          <w:lang w:eastAsia="hr-HR"/>
        </w:rPr>
      </w:pPr>
    </w:p>
    <w:p w:rsidRDefault="00667006" w:rsidP="00667006" w:rsidR="00667006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</w:t>
      </w:r>
      <w:r w:rsidRPr="007A7F5E">
        <w:rPr>
          <w:rFonts w:cs="Times New Roman" w:hAnsi="Times New Roman" w:ascii="Times New Roman"/>
          <w:sz w:val="24"/>
          <w:szCs w:val="24"/>
        </w:rPr>
        <w:t>FINA, RC Zagreb, Podružnica Varaždin, A. Cesarca 2, OIB: 85821130368,</w:t>
      </w:r>
      <w:r w:rsidRPr="0038209A">
        <w:rPr>
          <w:rFonts w:cs="Times New Roman" w:hAnsi="Times New Roman" w:ascii="Times New Roman"/>
          <w:sz w:val="24"/>
          <w:szCs w:val="24"/>
        </w:rPr>
        <w:t xml:space="preserve"> za pokretanje stečajnog postupka nad </w:t>
      </w:r>
      <w:r w:rsidRPr="002B5261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47CDB" w:rsidRPr="00247CDB">
        <w:rPr>
          <w:rFonts w:cs="Times New Roman" w:hAnsi="Times New Roman" w:ascii="Times New Roman"/>
          <w:sz w:val="24"/>
          <w:szCs w:val="24"/>
        </w:rPr>
        <w:t xml:space="preserve">RADA d.o.o., OIB: 14364839194 sa sjedištem u Veliki </w:t>
      </w:r>
      <w:proofErr w:type="spellStart"/>
      <w:r w:rsidR="00247CDB" w:rsidRPr="00247CDB">
        <w:rPr>
          <w:rFonts w:cs="Times New Roman" w:hAnsi="Times New Roman" w:ascii="Times New Roman"/>
          <w:sz w:val="24"/>
          <w:szCs w:val="24"/>
        </w:rPr>
        <w:t>Grabičani</w:t>
      </w:r>
      <w:proofErr w:type="spellEnd"/>
      <w:r w:rsidR="00247CDB" w:rsidRPr="00247CDB">
        <w:rPr>
          <w:rFonts w:cs="Times New Roman" w:hAnsi="Times New Roman" w:ascii="Times New Roman"/>
          <w:sz w:val="24"/>
          <w:szCs w:val="24"/>
        </w:rPr>
        <w:t xml:space="preserve">, Veliki </w:t>
      </w:r>
      <w:proofErr w:type="spellStart"/>
      <w:r w:rsidR="00247CDB" w:rsidRPr="00247CDB">
        <w:rPr>
          <w:rFonts w:cs="Times New Roman" w:hAnsi="Times New Roman" w:ascii="Times New Roman"/>
          <w:sz w:val="24"/>
          <w:szCs w:val="24"/>
        </w:rPr>
        <w:t>Grabičani</w:t>
      </w:r>
      <w:proofErr w:type="spellEnd"/>
      <w:r w:rsidR="00247CDB" w:rsidRPr="00247CDB">
        <w:rPr>
          <w:rFonts w:cs="Times New Roman" w:hAnsi="Times New Roman" w:ascii="Times New Roman"/>
          <w:sz w:val="24"/>
          <w:szCs w:val="24"/>
        </w:rPr>
        <w:t xml:space="preserve"> 18</w:t>
      </w:r>
      <w:r w:rsidRPr="007A7F5E">
        <w:rPr>
          <w:rFonts w:cs="Times New Roman" w:hAnsi="Times New Roman" w:ascii="Times New Roman"/>
          <w:sz w:val="24"/>
          <w:szCs w:val="24"/>
        </w:rPr>
        <w:t>,</w:t>
      </w:r>
      <w:r w:rsidRPr="002B5261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 xml:space="preserve">9. veljače 2017. </w:t>
      </w:r>
    </w:p>
    <w:p w:rsidRDefault="00667006" w:rsidP="00667006" w:rsidR="00667006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667006" w:rsidP="00667006" w:rsidR="0066700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247CDB" w:rsidRPr="00247CDB">
        <w:rPr>
          <w:rFonts w:cs="Times New Roman" w:hAnsi="Times New Roman" w:ascii="Times New Roman"/>
          <w:sz w:val="24"/>
          <w:szCs w:val="24"/>
        </w:rPr>
        <w:t xml:space="preserve">RADA d.o.o., OIB: 14364839194 sa sjedištem u Veliki </w:t>
      </w:r>
      <w:proofErr w:type="spellStart"/>
      <w:r w:rsidR="00247CDB" w:rsidRPr="00247CDB">
        <w:rPr>
          <w:rFonts w:cs="Times New Roman" w:hAnsi="Times New Roman" w:ascii="Times New Roman"/>
          <w:sz w:val="24"/>
          <w:szCs w:val="24"/>
        </w:rPr>
        <w:t>Grabičani</w:t>
      </w:r>
      <w:proofErr w:type="spellEnd"/>
      <w:r w:rsidR="00247CDB" w:rsidRPr="00247CDB">
        <w:rPr>
          <w:rFonts w:cs="Times New Roman" w:hAnsi="Times New Roman" w:ascii="Times New Roman"/>
          <w:sz w:val="24"/>
          <w:szCs w:val="24"/>
        </w:rPr>
        <w:t xml:space="preserve">, Veliki </w:t>
      </w:r>
      <w:proofErr w:type="spellStart"/>
      <w:r w:rsidR="00247CDB" w:rsidRPr="00247CDB">
        <w:rPr>
          <w:rFonts w:cs="Times New Roman" w:hAnsi="Times New Roman" w:ascii="Times New Roman"/>
          <w:sz w:val="24"/>
          <w:szCs w:val="24"/>
        </w:rPr>
        <w:t>Grabičani</w:t>
      </w:r>
      <w:proofErr w:type="spellEnd"/>
      <w:r w:rsidR="00247CDB" w:rsidRPr="00247CDB">
        <w:rPr>
          <w:rFonts w:cs="Times New Roman" w:hAnsi="Times New Roman" w:ascii="Times New Roman"/>
          <w:sz w:val="24"/>
          <w:szCs w:val="24"/>
        </w:rPr>
        <w:t xml:space="preserve"> 18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247CDB">
        <w:rPr>
          <w:rFonts w:cs="Times New Roman" w:hAnsi="Times New Roman" w:ascii="Times New Roman"/>
          <w:b/>
          <w:sz w:val="24"/>
          <w:szCs w:val="24"/>
        </w:rPr>
        <w:t>744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667006" w:rsidP="00667006" w:rsidR="0066700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67006" w:rsidP="00667006" w:rsidR="00667006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9. veljače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667006" w:rsidP="00667006" w:rsidR="00667006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667006" w:rsidP="00667006" w:rsidR="0066700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667006" w:rsidP="00667006" w:rsidR="006670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67006" w:rsidP="00667006" w:rsidR="0066700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667006" w:rsidP="00667006" w:rsidR="006670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006" w:rsidP="00667006" w:rsidR="0066700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667006" w:rsidP="00667006" w:rsidR="00667006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006"/>
    <w:rsid w:val="00066EE5"/>
    <w:rsid w:val="00247CDB"/>
    <w:rsid w:val="00667006"/>
    <w:rsid w:val="007B484E"/>
    <w:rsid w:val="00EA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006"/>
  </w:style>
  <w:style w:styleId="Naslov2" w:type="paragraph">
    <w:name w:val="heading 2"/>
    <w:basedOn w:val="Normal"/>
    <w:next w:val="Normal"/>
    <w:link w:val="Naslov2Char"/>
    <w:qFormat/>
    <w:rsid w:val="00667006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6700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667006"/>
    <w:rPr>
      <w:b/>
      <w:bCs/>
    </w:rPr>
  </w:style>
  <w:style w:styleId="Odlomakpopisa" w:type="paragraph">
    <w:name w:val="List Paragraph"/>
    <w:basedOn w:val="Normal"/>
    <w:uiPriority w:val="34"/>
    <w:qFormat/>
    <w:rsid w:val="006670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006"/>
  </w:style>
  <w:style w:styleId="Naslov2" w:type="paragraph">
    <w:name w:val="heading 2"/>
    <w:basedOn w:val="Normal"/>
    <w:next w:val="Normal"/>
    <w:link w:val="Naslov2Char"/>
    <w:qFormat/>
    <w:rsid w:val="00667006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6700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667006"/>
    <w:rPr>
      <w:b/>
      <w:bCs/>
    </w:rPr>
  </w:style>
  <w:style w:styleId="Odlomakpopisa" w:type="paragraph">
    <w:name w:val="List Paragraph"/>
    <w:basedOn w:val="Normal"/>
    <w:uiPriority w:val="34"/>
    <w:qFormat/>
    <w:rsid w:val="006670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RADA društvo s ograničenom odgovornošću za poljoprivredu, trgovinu i usluge zastupanog po punomoćniku Zorica Grubačević</izvorni_sadrzaj>
    <derivirana_varijabla naziv="DomainObject.Predmet.ProtustrankaFormated_1">  RADA društvo s ograničenom odgovornošću za poljoprivredu, trgovinu i usluge zastupanog po punomoćniku Zorica Grubačević</derivirana_varijabla>
  </DomainObject.Predmet.ProtustrankaFormated>
  <DomainObject.Predmet.ProtustrankaFormatedOIB>
    <izvorni_sadrzaj>  RADA društvo s ograničenom odgovornošću za poljoprivredu, trgovinu i usluge, OIB 14364839194 zastupanog po punomoćniku Zorica Grubačević</izvorni_sadrzaj>
    <derivirana_varijabla naziv="DomainObject.Predmet.ProtustrankaFormatedOIB_1">  RADA društvo s ograničenom odgovornošću za poljoprivredu, trgovinu i usluge, OIB 14364839194 zastupanog po punomoćniku Zorica Grubačević</derivirana_varijabla>
  </DomainObject.Predmet.ProtustrankaFormatedOIB>
  <DomainObject.Predmet.ProtustrankaFormatedWithAdress>
    <izvorni_sadrzaj> RADA društvo s ograničenom odgovornošću za poljoprivredu, trgovinu i usluge, Veliki Grabičani 18, 48312 Veliki Grabičani zastupanog po punomoćniku Zorica Grubačević</izvorni_sadrzaj>
    <derivirana_varijabla naziv="DomainObject.Predmet.ProtustrankaFormatedWithAdress_1"> RADA društvo s ograničenom odgovornošću za poljoprivredu, trgovinu i usluge, Veliki Grabičani 18, 48312 Veliki Grabičani zastupanog po punomoćniku Zorica Grubačević</derivirana_varijabla>
  </DomainObject.Predmet.ProtustrankaFormatedWithAdress>
  <DomainObject.Predmet.ProtustrankaFormatedWithAdressOIB>
    <izvorni_sadrzaj> RADA društvo s ograničenom odgovornošću za poljoprivredu, trgovinu i usluge, OIB 14364839194, Veliki Grabičani 18, 48312 Veliki Grabičani zastupanog po punomoćniku Zorica Grubačević</izvorni_sadrzaj>
    <derivirana_varijabla naziv="DomainObject.Predmet.ProtustrankaFormatedWithAdressOIB_1"> RADA društvo s ograničenom odgovornošću za poljoprivredu, trgovinu i usluge, OIB 14364839194, Veliki Grabičani 18, 48312 Veliki Grabičani zastupanog po punomoćniku Zorica Grubačević</derivirana_varijabla>
  </DomainObject.Predmet.ProtustrankaFormatedWithAdressOIB>
  <DomainObject.Predmet.ProtustrankaWithAdress>
    <izvorni_sadrzaj>RADA društvo s ograničenom odgovornošću za poljoprivredu, trgovinu i usluge Veliki Grabičani 18, 48312 Veliki Grabičani</izvorni_sadrzaj>
    <derivirana_varijabla naziv="DomainObject.Predmet.ProtustrankaWithAdress_1">RADA društvo s ograničenom odgovornošću za poljoprivredu, trgovinu i usluge Veliki Grabičani 18, 48312 Veliki Grabičani</derivirana_varijabla>
  </DomainObject.Predmet.ProtustrankaWithAdress>
  <DomainObject.Predmet.ProtustrankaWithAdressOIB>
    <izvorni_sadrzaj>RADA društvo s ograničenom odgovornošću za poljoprivredu, trgovinu i usluge, OIB 14364839194, Veliki Grabičani 18, 48312 Veliki Grabičani</izvorni_sadrzaj>
    <derivirana_varijabla naziv="DomainObject.Predmet.ProtustrankaWithAdressOIB_1">RADA društvo s ograničenom odgovornošću za poljoprivredu, trgovinu i usluge, OIB 14364839194, Veliki Grabičani 18, 48312 Veliki Grabičani</derivirana_varijabla>
  </DomainObject.Predmet.ProtustrankaWithAdressOIB>
  <DomainObject.Predmet.ProtustrankaNazivFormated>
    <izvorni_sadrzaj>RADA društvo s ograničenom odgovornošću za poljoprivredu, trgovinu i usluge</izvorni_sadrzaj>
    <derivirana_varijabla naziv="DomainObject.Predmet.ProtustrankaNazivFormated_1">RADA društvo s ograničenom odgovornošću za poljoprivredu, trgovinu i usluge</derivirana_varijabla>
  </DomainObject.Predmet.ProtustrankaNazivFormated>
  <DomainObject.Predmet.ProtustrankaNazivFormatedOIB>
    <izvorni_sadrzaj>RADA društvo s ograničenom odgovornošću za poljoprivredu, trgovinu i usluge, OIB 14364839194</izvorni_sadrzaj>
    <derivirana_varijabla naziv="DomainObject.Predmet.ProtustrankaNazivFormatedOIB_1">RADA društvo s ograničenom odgovornošću za poljoprivredu, trgovinu i usluge, OIB 14364839194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54197.66</izvorni_sadrzaj>
    <derivirana_varijabla naziv="DomainObject.Predmet.TrenutnaVrijednost_1">54197.66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RADA društvo s ograničenom odgovornošću za poljoprivredu, trgovinu i usluge zastupanog po punomoćniku Zorica Grubačević</item>
    </izvorni_sadrzaj>
    <derivirana_varijabla naziv="DomainObject.Predmet.ProtuStrankaListFormated_1">
      <item>RADA društvo s ograničenom odgovornošću za poljoprivredu, trgovinu i usluge zastupanog po punomoćniku Zorica Grubačević</item>
    </derivirana_varijabla>
  </DomainObject.Predmet.ProtuStrankaListFormated>
  <DomainObject.Predmet.ProtuStrankaListFormatedOIB>
    <izvorni_sadrzaj>
      <item>RADA društvo s ograničenom odgovornošću za poljoprivredu, trgovinu i usluge, OIB 14364839194 zastupanog po punomoćniku Zorica Grubačević</item>
    </izvorni_sadrzaj>
    <derivirana_varijabla naziv="DomainObject.Predmet.ProtuStrankaListFormatedOIB_1">
      <item>RADA društvo s ograničenom odgovornošću za poljoprivredu, trgovinu i usluge, OIB 14364839194 zastupanog po punomoćniku Zorica Grubačević</item>
    </derivirana_varijabla>
  </DomainObject.Predmet.ProtuStrankaListFormatedOIB>
  <DomainObject.Predmet.ProtuStrankaListFormatedWithAdress>
    <izvorni_sadrzaj>
      <item>RADA društvo s ograničenom odgovornošću za poljoprivredu, trgovinu i usluge, Veliki Grabičani 18, 48312 Veliki Grabičani zastupanog po punomoćniku Zorica Grubačević</item>
    </izvorni_sadrzaj>
    <derivirana_varijabla naziv="DomainObject.Predmet.ProtuStrankaListFormatedWithAdress_1">
      <item>RADA društvo s ograničenom odgovornošću za poljoprivredu, trgovinu i usluge, Veliki Grabičani 18, 48312 Veliki Grabičani zastupanog po punomoćniku Zorica Grubačević</item>
    </derivirana_varijabla>
  </DomainObject.Predmet.ProtuStrankaListFormatedWithAdress>
  <DomainObject.Predmet.ProtuStrankaListFormatedWithAdressOIB>
    <izvorni_sadrzaj>
      <item>RADA društvo s ograničenom odgovornošću za poljoprivredu, trgovinu i usluge, OIB 14364839194, Veliki Grabičani 18, 48312 Veliki Grabičani zastupanog po punomoćniku Zorica Grubačević</item>
    </izvorni_sadrzaj>
    <derivirana_varijabla naziv="DomainObject.Predmet.ProtuStrankaListFormatedWithAdressOIB_1">
      <item>RADA društvo s ograničenom odgovornošću za poljoprivredu, trgovinu i usluge, OIB 14364839194, Veliki Grabičani 18, 48312 Veliki Grabičani zastupanog po punomoćniku Zorica Grubačević</item>
    </derivirana_varijabla>
  </DomainObject.Predmet.ProtuStrankaListFormatedWithAdressOIB>
  <DomainObject.Predmet.ProtuStrankaListNazivFormated>
    <izvorni_sadrzaj>
      <item>RADA društvo s ograničenom odgovornošću za poljoprivredu, trgovinu i usluge</item>
    </izvorni_sadrzaj>
    <derivirana_varijabla naziv="DomainObject.Predmet.ProtuStrankaListNazivFormated_1">
      <item>RADA društvo s ograničenom odgovornošću za poljoprivredu, trgovinu i usluge</item>
    </derivirana_varijabla>
  </DomainObject.Predmet.ProtuStrankaListNazivFormated>
  <DomainObject.Predmet.ProtuStrankaListNazivFormatedOIB>
    <izvorni_sadrzaj>
      <item>RADA društvo s ograničenom odgovornošću za poljoprivredu, trgovinu i usluge, OIB 14364839194</item>
    </izvorni_sadrzaj>
    <derivirana_varijabla naziv="DomainObject.Predmet.ProtuStrankaListNazivFormatedOIB_1">
      <item>RADA društvo s ograničenom odgovornošću za poljoprivredu, trgovinu i usluge, OIB 14364839194</item>
    </derivirana_varijabla>
  </DomainObject.Predmet.ProtuStrankaListNazivFormatedOIB>
  <DomainObject.Predmet.OstaliListFormated>
    <izvorni_sadrzaj>
      <item>sudski registar</item>
      <item>Županijsko državno odvjetništvo u Varaždinu</item>
      <item>Hypo Alpe-Adria-Bank d.d.</item>
      <item>Zorica Grubačević punomoćnik sudionika u postupku RADA društvo s ograničenom odgovornošću za poljoprivredu, trgovinu i usluge</item>
    </izvorni_sadrzaj>
    <derivirana_varijabla naziv="DomainObject.Predmet.OstaliListFormated_1">
      <item>sudski registar</item>
      <item>Županijsko državno odvjetništvo u Varaždinu</item>
      <item>Hypo Alpe-Adria-Bank d.d.</item>
      <item>Zorica Grubačević punomoćnik sudionika u postupku RADA društvo s ograničenom odgovornošću za poljoprivredu,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Hypo Alpe-Adria-Bank d.d.</item>
      <item>Zorica Grubačević, OIB 26270597279 punomoćnik sudionika u postupku RADA društvo s ograničenom odgovornošću za poljoprivredu, trgovinu i usluge</item>
    </izvorni_sadrzaj>
    <derivirana_varijabla naziv="DomainObject.Predmet.OstaliListFormatedOIB_1">
      <item>sudski registar</item>
      <item>Županijsko državno odvjetništvo u Varaždinu</item>
      <item>Hypo Alpe-Adria-Bank d.d.</item>
      <item>Zorica Grubačević, OIB 26270597279 punomoćnik sudionika u postupku RADA društvo s ograničenom odgovornošću za poljoprivredu,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Hypo Alpe-Adria-Bank d.d., Koturaška ul. 47, 10000 Zagreb</item>
      <item>Zorica Grubačević, Veliki Grabičani 18, 48312 Veliki Grabičani punomoćnik sudionika u postupku RADA društvo s ograničenom odgovornošću za poljoprivredu, trgovinu i usluge</item>
    </izvorni_sadrzaj>
    <derivirana_varijabla naziv="DomainObject.Predmet.OstaliListFormatedWithAdress_1">
      <item>sudski registar</item>
      <item>Županijsko državno odvjetništvo u Varaždinu</item>
      <item>Hypo Alpe-Adria-Bank d.d., Koturaška ul. 47, 10000 Zagreb</item>
      <item>Zorica Grubačević, Veliki Grabičani 18, 48312 Veliki Grabičani punomoćnik sudionika u postupku RADA društvo s ograničenom odgovornošću za poljoprivredu,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Hypo Alpe-Adria-Bank d.d., Koturaška ul. 47, 10000 Zagreb</item>
      <item>Zorica Grubačević, OIB 26270597279, Veliki Grabičani 18, 48312 Veliki Grabičani punomoćnik sudionika u postupku RADA društvo s ograničenom odgovornošću za poljoprivredu, trgovinu i usluge</item>
    </izvorni_sadrzaj>
    <derivirana_varijabla naziv="DomainObject.Predmet.OstaliListFormatedWithAdressOIB_1">
      <item>sudski registar</item>
      <item>Županijsko državno odvjetništvo u Varaždinu</item>
      <item>Hypo Alpe-Adria-Bank d.d., Koturaška ul. 47, 10000 Zagreb</item>
      <item>Zorica Grubačević, OIB 26270597279, Veliki Grabičani 18, 48312 Veliki Grabičani punomoćnik sudionika u postupku RADA društvo s ograničenom odgovornošću za poljoprivredu,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Hypo Alpe-Adria-Bank d.d.</item>
      <item>Zorica Grubačević</item>
    </izvorni_sadrzaj>
    <derivirana_varijabla naziv="DomainObject.Predmet.OstaliListNazivFormated_1">
      <item>sudski registar</item>
      <item>Županijsko državno odvjetništvo u Varaždinu</item>
      <item>Hypo Alpe-Adria-Bank d.d.</item>
      <item>Zorica Grubačević</item>
    </derivirana_varijabla>
  </DomainObject.Predmet.OstaliListNazivFormated>
  <DomainObject.Predmet.OstaliListNazivFormatedOIB>
    <izvorni_sadrzaj>
      <item>sudski registar</item>
      <item>Županijsko državno odvjetništvo u Varaždinu</item>
      <item>Hypo Alpe-Adria-Bank d.d.</item>
      <item>Zorica Grubačević, OIB 26270597279</item>
    </izvorni_sadrzaj>
    <derivirana_varijabla naziv="DomainObject.Predmet.OstaliListNazivFormatedOIB_1">
      <item>sudski registar</item>
      <item>Županijsko državno odvjetništvo u Varaždinu</item>
      <item>Hypo Alpe-Adria-Bank d.d.</item>
      <item>Zorica Grubačević, OIB 26270597279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RADA društvo s ograničenom odgovornošću za poljoprivredu, trgovinu i usluge</izvorni_sadrzaj>
    <derivirana_varijabla naziv="DomainObject.Predmet.ProtustrankaIDrugi_1">RADA društvo s ograničenom odgovornošću za poljoprivredu,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RADA društvo s ograničenom odgovornošću za poljoprivredu, trgovinu i usluge, OIB 14364839194, Veliki Grabičani 18, 48312 Veliki Grabičani</izvorni_sadrzaj>
    <derivirana_varijabla naziv="DomainObject.Predmet.ProtustrankaIDrugiAdressOIB_1">RADA društvo s ograničenom odgovornošću za poljoprivredu, trgovinu i usluge, OIB 14364839194, Veliki Grabičani 18, 48312 Veliki Grabičani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RADA društvo s ograničenom odgovornošću za poljoprivredu, trgovinu i usluge</item>
      <item>sudski registar</item>
      <item>Županijsko državno odvjetništvo u Varaždinu</item>
      <item>Hypo Alpe-Adria-Bank d.d.</item>
      <item>Zorica Grubačević</item>
    </izvorni_sadrzaj>
    <derivirana_varijabla naziv="DomainObject.Predmet.SudioniciListNaziv_1">
      <item>Financijska agencija</item>
      <item>RADA društvo s ograničenom odgovornošću za poljoprivredu, trgovinu i usluge</item>
      <item>sudski registar</item>
      <item>Županijsko državno odvjetništvo u Varaždinu</item>
      <item>Hypo Alpe-Adria-Bank d.d.</item>
      <item>Zorica Grubačević</item>
    </derivirana_varijabla>
  </DomainObject.Predmet.SudioniciListNaziv>
  <DomainObject.Predmet.SudioniciListAdressOIB>
    <izvorni_sadrzaj>
      <item>Financijska agencija, OIB 85821130368</item>
      <item>RADA društvo s ograničenom odgovornošću za poljoprivredu, trgovinu i usluge, OIB 14364839194, Veliki Grabičani 18,48312 Veliki Grabičani</item>
      <item>sudski registar</item>
      <item>Županijsko državno odvjetništvo u Varaždinu</item>
      <item>Hypo Alpe-Adria-Bank d.d., Koturaška ul. 47,10000 Zagreb</item>
      <item>Zorica Grubačević, OIB 26270597279, Veliki Grabičani 18,48312 Veliki Grabičani</item>
    </izvorni_sadrzaj>
    <derivirana_varijabla naziv="DomainObject.Predmet.SudioniciListAdressOIB_1">
      <item>Financijska agencija, OIB 85821130368</item>
      <item>RADA društvo s ograničenom odgovornošću za poljoprivredu, trgovinu i usluge, OIB 14364839194, Veliki Grabičani 18,48312 Veliki Grabičani</item>
      <item>sudski registar</item>
      <item>Županijsko državno odvjetništvo u Varaždinu</item>
      <item>Hypo Alpe-Adria-Bank d.d., Koturaška ul. 47,10000 Zagreb</item>
      <item>Zorica Grubačević, OIB 26270597279, Veliki Grabičani 18,48312 Veliki Grabičani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14364839194</item>
      <item>, OIB null</item>
      <item>, OIB null</item>
      <item>, OIB null</item>
      <item>, OIB 26270597279</item>
    </izvorni_sadrzaj>
    <derivirana_varijabla naziv="DomainObject.Predmet.SudioniciListNazivOIB_1">
      <item>, OIB 85821130368</item>
      <item>, OIB 14364839194</item>
      <item>, OIB null</item>
      <item>, OIB null</item>
      <item>, OIB null</item>
      <item>, OIB 26270597279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1225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2017-02-09T13:57:00Z</dcterms:created>
  <dc:creator>Katarina Breški</dc:creator>
  <cp:lastModifiedBy>Katarina Breški</cp:lastModifiedBy>
  <dcterms:modified xmlns:xsi="http://www.w3.org/2001/XMLSchema-instance" xsi:type="dcterms:W3CDTF">2017-02-09T13:59:00Z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