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c149" w14:paraId="8a5c149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455188">
        <w:t>373</w:t>
      </w:r>
      <w:r w:rsidRPr="003A45A8">
        <w:t>/</w:t>
      </w:r>
      <w:r>
        <w:t>20</w:t>
      </w:r>
      <w:r w:rsidR="00455188">
        <w:t>17</w:t>
      </w:r>
      <w:r w:rsidRPr="003A45A8">
        <w:t>-</w:t>
      </w:r>
      <w:r w:rsidR="008F42A5">
        <w:t>8</w:t>
      </w:r>
      <w:r w:rsidR="00455188">
        <w:t>8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455188" w:rsidRPr="00625171">
        <w:rPr>
          <w:lang w:eastAsia="en-US"/>
        </w:rPr>
        <w:t xml:space="preserve">dužnika </w:t>
      </w:r>
      <w:r w:rsidR="00455188" w:rsidRPr="00D42304">
        <w:t xml:space="preserve">HERES OBROVAC d.o.o. </w:t>
      </w:r>
      <w:proofErr w:type="spellStart"/>
      <w:r w:rsidR="00455188" w:rsidRPr="00D42304">
        <w:t>Šimuni</w:t>
      </w:r>
      <w:proofErr w:type="spellEnd"/>
      <w:r w:rsidR="00455188" w:rsidRPr="00D42304">
        <w:t xml:space="preserve">, Kolan, </w:t>
      </w:r>
      <w:proofErr w:type="spellStart"/>
      <w:r w:rsidR="00455188" w:rsidRPr="00D42304">
        <w:t>Šimuni</w:t>
      </w:r>
      <w:proofErr w:type="spellEnd"/>
      <w:r w:rsidR="00455188" w:rsidRPr="00D42304">
        <w:t xml:space="preserve"> 142, OIB: 82043648399</w:t>
      </w:r>
      <w:r w:rsidR="009A60C6" w:rsidRPr="007F1802">
        <w:t>,</w:t>
      </w:r>
      <w:r w:rsidR="009A60C6">
        <w:t xml:space="preserve"> </w:t>
      </w:r>
      <w:r w:rsidR="00455188">
        <w:t>24</w:t>
      </w:r>
      <w:r w:rsidR="007126DA">
        <w:t>.</w:t>
      </w:r>
      <w:r w:rsidR="00604321">
        <w:t xml:space="preserve"> </w:t>
      </w:r>
      <w:r w:rsidR="008F42A5">
        <w:t>svibnja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455188">
        <w:t>Milana Ljubičića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455188">
        <w:t>173.177,72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D045A3">
        <w:t xml:space="preserve">. </w:t>
      </w:r>
      <w:r w:rsidR="008F42A5">
        <w:t>svibnja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455188">
      <w:pPr>
        <w:jc w:val="both"/>
      </w:pPr>
      <w:r>
        <w:tab/>
        <w:t xml:space="preserve">Obzirom </w:t>
      </w:r>
      <w:r w:rsidR="00455188">
        <w:t xml:space="preserve">na </w:t>
      </w:r>
      <w:r>
        <w:t xml:space="preserve">vrijednost unovčene </w:t>
      </w:r>
      <w:r w:rsidR="003E6C0D">
        <w:t>imovine</w:t>
      </w:r>
      <w:r w:rsidR="00455188">
        <w:t xml:space="preserve"> i činjenicu da je postupka započeo za vrijeme primjene Stečajnog zakona </w:t>
      </w:r>
      <w:r w:rsidR="00455188" w:rsidRPr="00137FFC">
        <w:t>(Narodne novine broj 44/96, 29/99, 129/00, 123/03, 82/06, 116/10, 25/12</w:t>
      </w:r>
      <w:r w:rsidR="00455188">
        <w:t>,</w:t>
      </w:r>
      <w:r w:rsidR="00455188" w:rsidRPr="00137FFC">
        <w:t>133/12</w:t>
      </w:r>
      <w:r w:rsidR="00455188">
        <w:t xml:space="preserve"> i 45/13</w:t>
      </w:r>
      <w:r w:rsidR="00455188" w:rsidRPr="00137FFC">
        <w:t>)</w:t>
      </w:r>
      <w:r w:rsidR="00455188">
        <w:t xml:space="preserve"> to je temeljem čl. 3. i 4. Uredbe o kriterijima i načinu obračuna plaćanja nagrade stečajnim upraviteljima (Narodne novine 123/03) određena nagrada stečajnom upravitelju.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455188">
        <w:t>24</w:t>
      </w:r>
      <w:r w:rsidR="007126DA">
        <w:t>.</w:t>
      </w:r>
      <w:r w:rsidR="00604321">
        <w:t xml:space="preserve"> </w:t>
      </w:r>
      <w:r w:rsidR="008F42A5">
        <w:t>svibnja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21184E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21184E" w:rsidP="00C64EB0" w:rsidR="00B50947">
      <w:r>
        <w:t xml:space="preserve">Ante </w:t>
      </w:r>
      <w:proofErr w:type="spellStart"/>
      <w:r>
        <w:t>Rubelj</w:t>
      </w:r>
      <w:proofErr w:type="spellEnd"/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184E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5188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229</properties:Words>
  <properties:Characters>1132</properties:Characters>
  <properties:Lines>50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2018-05-24T08:47:00Z</dcterms:created>
  <dc:creator>abajlo</dc:creator>
  <cp:lastModifiedBy>Ante Rubelj</cp:lastModifiedBy>
  <cp:lastPrinted>2018-05-24T12:50:00Z</cp:lastPrinted>
  <dcterms:modified xmlns:xsi="http://www.w3.org/2001/XMLSchema-instance" xsi:type="dcterms:W3CDTF">2018-05-24T12:50:00Z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(1ST-373-17-Milan Ljubičić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