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14f6" w14:paraId="68414f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17BC1">
        <w:t>503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017BC1">
        <w:t>OTISAK</w:t>
      </w:r>
      <w:r w:rsidR="00272150">
        <w:t xml:space="preserve"> </w:t>
      </w:r>
      <w:r w:rsidR="006461E1">
        <w:t>d.o.o</w:t>
      </w:r>
      <w:r w:rsidR="00E04571">
        <w:t>.</w:t>
      </w:r>
      <w:r w:rsidR="00017BC1">
        <w:t>, Split, Matice Hrvatske 58</w:t>
      </w:r>
      <w:r w:rsidR="006461E1">
        <w:t>, OI</w:t>
      </w:r>
      <w:r w:rsidR="00017BC1">
        <w:t>B: 72348426200</w:t>
      </w:r>
      <w:r w:rsidR="00236985">
        <w:t>,</w:t>
      </w:r>
      <w:r w:rsidR="007B2FEE">
        <w:t xml:space="preserve"> MBS: 06</w:t>
      </w:r>
      <w:r w:rsidR="00017BC1">
        <w:t>0032378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17BC1" w:rsidRPr="00017BC1">
        <w:t xml:space="preserve">OTISAK d.o.o., Split, Matice Hrvatske 58, OIB: 72348426200, MBS: 060032378,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>u od 2508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017BC1">
        <w:t>5.681.756,80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17BC1">
        <w:t>3. ST-1503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374A6"/>
    <w:rsid w:val="00F555EE"/>
    <w:rsid w:val="00F576EC"/>
    <w:rsid w:val="00F61726"/>
    <w:rsid w:val="00F945BC"/>
    <w:rsid w:val="00FA21CF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St-1503/2015</izvorni_sadrzaj>
    <derivirana_varijabla naziv="DomainObject.Predmet.OznakaBroj_1">St-1503/2015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d.o.o. za trgovinu i usluge</izvorni_sadrzaj>
    <derivirana_varijabla naziv="DomainObject.Predmet.ProtustrankaFormated_1">  OTISAK d.o.o. za trgovinu i usluge</derivirana_varijabla>
  </DomainObject.Predmet.ProtustrankaFormated>
  <DomainObject.Predmet.ProtustrankaFormatedOIB>
    <izvorni_sadrzaj>  OTISAK d.o.o. za trgovinu i usluge, OIB 72348426200</izvorni_sadrzaj>
    <derivirana_varijabla naziv="DomainObject.Predmet.ProtustrankaFormatedOIB_1">  OTISAK d.o.o. za trgovinu i usluge, OIB 72348426200</derivirana_varijabla>
  </DomainObject.Predmet.ProtustrankaFormatedOIB>
  <DomainObject.Predmet.ProtustrankaFormatedWithAdress>
    <izvorni_sadrzaj> OTISAK d.o.o. za trgovinu i usluge, Matice Hrvatske 58, 21000 Split</izvorni_sadrzaj>
    <derivirana_varijabla naziv="DomainObject.Predmet.ProtustrankaFormatedWithAdress_1"> OTISAK d.o.o. za trgovinu i usluge, Matice Hrvatske 58, 21000 Split</derivirana_varijabla>
  </DomainObject.Predmet.ProtustrankaFormatedWithAdress>
  <DomainObject.Predmet.ProtustrankaFormatedWithAdressOIB>
    <izvorni_sadrzaj> OTISAK d.o.o. za trgovinu i usluge, OIB 72348426200, Matice Hrvatske 58, 21000 Split</izvorni_sadrzaj>
    <derivirana_varijabla naziv="DomainObject.Predmet.ProtustrankaFormatedWithAdressOIB_1"> OTISAK d.o.o. za trgovinu i usluge, OIB 72348426200, Matice Hrvatske 58, 21000 Split</derivirana_varijabla>
  </DomainObject.Predmet.ProtustrankaFormatedWithAdressOIB>
  <DomainObject.Predmet.ProtustrankaWithAdress>
    <izvorni_sadrzaj>OTISAK d.o.o. za trgovinu i usluge Matice Hrvatske 58, 21000 Split</izvorni_sadrzaj>
    <derivirana_varijabla naziv="DomainObject.Predmet.ProtustrankaWithAdress_1">OTISAK d.o.o. za trgovinu i usluge Matice Hrvatske 58, 21000 Split</derivirana_varijabla>
  </DomainObject.Predmet.ProtustrankaWithAdress>
  <DomainObject.Predmet.ProtustrankaWithAdressOIB>
    <izvorni_sadrzaj>OTISAK d.o.o. za trgovinu i usluge, OIB 72348426200, Matice Hrvatske 58, 21000 Split</izvorni_sadrzaj>
    <derivirana_varijabla naziv="DomainObject.Predmet.ProtustrankaWithAdressOIB_1">OTISAK d.o.o. za trgovinu i usluge, OIB 72348426200, Matice Hrvatske 58, 21000 Split</derivirana_varijabla>
  </DomainObject.Predmet.ProtustrankaWithAdressOIB>
  <DomainObject.Predmet.ProtustrankaNazivFormated>
    <izvorni_sadrzaj>OTISAK d.o.o. za trgovinu i usluge</izvorni_sadrzaj>
    <derivirana_varijabla naziv="DomainObject.Predmet.ProtustrankaNazivFormated_1">OTISAK d.o.o. za trgovinu i usluge</derivirana_varijabla>
  </DomainObject.Predmet.ProtustrankaNazivFormated>
  <DomainObject.Predmet.ProtustrankaNazivFormatedOIB>
    <izvorni_sadrzaj>OTISAK d.o.o. za trgovinu i usluge, OIB 72348426200</izvorni_sadrzaj>
    <derivirana_varijabla naziv="DomainObject.Predmet.ProtustrankaNazivFormatedOIB_1">OTISAK d.o.o. za trgovinu i usluge, OIB 72348426200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5681756.80</izvorni_sadrzaj>
    <derivirana_varijabla naziv="DomainObject.Predmet.TrenutnaVrijednost_1">5681756.80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OTISAK d.o.o. za trgovinu i usluge</item>
    </izvorni_sadrzaj>
    <derivirana_varijabla naziv="DomainObject.Predmet.ProtuStrankaListFormated_1">
      <item>OTISAK d.o.o. za trgovinu i usluge</item>
    </derivirana_varijabla>
  </DomainObject.Predmet.ProtuStrankaListFormated>
  <DomainObject.Predmet.ProtuStrankaListFormatedOIB>
    <izvorni_sadrzaj>
      <item>OTISAK d.o.o. za trgovinu i usluge, OIB 72348426200</item>
    </izvorni_sadrzaj>
    <derivirana_varijabla naziv="DomainObject.Predmet.ProtuStrankaListFormatedOIB_1">
      <item>OTISAK d.o.o. za trgovinu i usluge, OIB 72348426200</item>
    </derivirana_varijabla>
  </DomainObject.Predmet.ProtuStrankaListFormatedOIB>
  <DomainObject.Predmet.ProtuStrankaListFormatedWithAdress>
    <izvorni_sadrzaj>
      <item>OTISAK d.o.o. za trgovinu i usluge, Matice Hrvatske 58, 21000 Split</item>
    </izvorni_sadrzaj>
    <derivirana_varijabla naziv="DomainObject.Predmet.ProtuStrankaListFormatedWithAdress_1">
      <item>OTISAK d.o.o. za trgovinu i usluge, Matice Hrvatske 58, 21000 Split</item>
    </derivirana_varijabla>
  </DomainObject.Predmet.ProtuStrankaListFormatedWithAdress>
  <DomainObject.Predmet.ProtuStrankaListFormatedWithAdressOIB>
    <izvorni_sadrzaj>
      <item>OTISAK d.o.o. za trgovinu i usluge, OIB 72348426200, Matice Hrvatske 58, 21000 Split</item>
    </izvorni_sadrzaj>
    <derivirana_varijabla naziv="DomainObject.Predmet.ProtuStrankaListFormatedWithAdressOIB_1">
      <item>OTISAK d.o.o. za trgovinu i usluge, OIB 72348426200, Matice Hrvatske 58, 21000 Split</item>
    </derivirana_varijabla>
  </DomainObject.Predmet.ProtuStrankaListFormatedWithAdressOIB>
  <DomainObject.Predmet.ProtuStrankaListNazivFormated>
    <izvorni_sadrzaj>
      <item>OTISAK d.o.o. za trgovinu i usluge</item>
    </izvorni_sadrzaj>
    <derivirana_varijabla naziv="DomainObject.Predmet.ProtuStrankaListNazivFormated_1">
      <item>OTISAK d.o.o. za trgovinu i usluge</item>
    </derivirana_varijabla>
  </DomainObject.Predmet.ProtuStrankaListNazivFormated>
  <DomainObject.Predmet.ProtuStrankaListNazivFormatedOIB>
    <izvorni_sadrzaj>
      <item>OTISAK d.o.o. za trgovinu i usluge, OIB 72348426200</item>
    </izvorni_sadrzaj>
    <derivirana_varijabla naziv="DomainObject.Predmet.ProtuStrankaListNazivFormatedOIB_1">
      <item>OTISAK d.o.o. za trgovinu i usluge, OIB 72348426200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OTISAK d.o.o. za trgovinu i usluge</izvorni_sadrzaj>
    <derivirana_varijabla naziv="DomainObject.Predmet.ProtustrankaIDrugi_1">OTISAK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OTISAK d.o.o. za trgovinu i usluge, OIB 72348426200, Matice Hrvatske 58, 21000 Split</izvorni_sadrzaj>
    <derivirana_varijabla naziv="DomainObject.Predmet.ProtustrankaIDrugiAdressOIB_1">OTISAK d.o.o. za trgovinu i usluge, OIB 72348426200, Matice Hrvatske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OTISAK d.o.o. za trgovinu i usluge</item>
      <item>FINANCIJSKA AGENCIJA, RC SPLIT</item>
    </izvorni_sadrzaj>
    <derivirana_varijabla naziv="DomainObject.Predmet.SudioniciListNaziv_1">
      <item>OTISAK d.o.o. za trgovinu i usluge</item>
      <item>FINANCIJSKA AGENCIJA, RC SPLIT</item>
    </derivirana_varijabla>
  </DomainObject.Predmet.SudioniciListNaziv>
  <DomainObject.Predmet.SudioniciListAdressOIB>
    <izvorni_sadrzaj>
      <item>OTISAK d.o.o. za trgovinu i usluge, OIB 72348426200, Matice Hrvatske 58,21000 Split</item>
      <item>FINANCIJSKA AGENCIJA, RC SPLIT, OIB 85821130368, Mažuranićevo šetalište 24 b,21000 Split</item>
    </izvorni_sadrzaj>
    <derivirana_varijabla naziv="DomainObject.Predmet.SudioniciListAdressOIB_1">
      <item>OTISAK d.o.o. za trgovinu i usluge, OIB 72348426200, Matice Hrvatske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72348426200</item>
      <item>, OIB 85821130368</item>
    </izvorni_sadrzaj>
    <derivirana_varijabla naziv="DomainObject.Predmet.SudioniciListNazivOIB_1">
      <item>, OIB 72348426200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2015-12-18T07:39:00Z</dcterms:created>
  <dc:creator>Lari Glavaš</dc:creator>
  <cp:lastModifiedBy>Lari Glavaš</cp:lastModifiedBy>
  <cp:lastPrinted>2015-12-18T07:39:00Z</cp:lastPrinted>
  <dcterms:modified xmlns:xsi="http://www.w3.org/2001/XMLSchema-instance" xsi:type="dcterms:W3CDTF">2015-12-18T07:40:00Z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