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ac2f" w14:paraId="0fbac2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5C2678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C2678">
        <w:rPr>
          <w:rFonts w:cs="Times New Roman" w:hAnsi="Times New Roman" w:ascii="Times New Roman"/>
          <w:sz w:val="24"/>
          <w:szCs w:val="24"/>
        </w:rPr>
        <w:t>PORS, d.o.o., Tisno, Istočna Gomilica 6, MBS: 060119631, OIB: 47392335322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C2678">
        <w:rPr>
          <w:rFonts w:cs="Times New Roman" w:hAnsi="Times New Roman" w:ascii="Times New Roman"/>
          <w:sz w:val="24"/>
          <w:szCs w:val="24"/>
        </w:rPr>
        <w:t>PORS, d.o.o., Tisno, Istočna Gomilica 6, MBS: 060119631, OIB: 47392335322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C2678">
        <w:rPr>
          <w:rFonts w:cs="Times New Roman" w:hAnsi="Times New Roman" w:ascii="Times New Roman"/>
          <w:sz w:val="24"/>
          <w:szCs w:val="24"/>
        </w:rPr>
        <w:t>13.467,91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C2678">
        <w:rPr>
          <w:rFonts w:cs="Times New Roman" w:hAnsi="Times New Roman" w:ascii="Times New Roman"/>
          <w:sz w:val="24"/>
          <w:szCs w:val="24"/>
        </w:rPr>
        <w:t>Jindrich Tic iz Češke, Ostrava – Hrabufka 70030, Hasičska 52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5916">
        <w:rPr>
          <w:rFonts w:cs="Times New Roman" w:hAnsi="Times New Roman" w:ascii="Times New Roman"/>
          <w:sz w:val="24"/>
          <w:szCs w:val="24"/>
        </w:rPr>
        <w:t>model 05, poziv na broj 221-77</w:t>
      </w:r>
      <w:r w:rsidR="005C2678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C2678">
        <w:rPr>
          <w:rFonts w:cs="Times New Roman" w:hAnsi="Times New Roman" w:ascii="Times New Roman"/>
          <w:sz w:val="24"/>
          <w:szCs w:val="24"/>
        </w:rPr>
        <w:t>Jindrich Tic iz Češke, Ostrava – Hrabufka 70030, Hasičska 52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87E" w:rsidP="00357C73" w:rsidR="00BA587E">
      <w:pPr>
        <w:spacing w:lineRule="auto" w:line="240" w:after="0"/>
      </w:pPr>
      <w:r>
        <w:separator/>
      </w:r>
    </w:p>
  </w:endnote>
  <w:endnote w:id="0" w:type="continuationSeparator">
    <w:p w:rsidRDefault="00BA587E" w:rsidP="00357C73" w:rsidR="00BA58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87E" w:rsidP="00357C73" w:rsidR="00BA587E">
      <w:pPr>
        <w:spacing w:lineRule="auto" w:line="240" w:after="0"/>
      </w:pPr>
      <w:r>
        <w:separator/>
      </w:r>
    </w:p>
  </w:footnote>
  <w:footnote w:id="0" w:type="continuationSeparator">
    <w:p w:rsidRDefault="00BA587E" w:rsidP="00357C73" w:rsidR="00BA58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1AA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5C2678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AA9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66345"/>
    <w:rsid w:val="00B85FEC"/>
    <w:rsid w:val="00B9237B"/>
    <w:rsid w:val="00BA587E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6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3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34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3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3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66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3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34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3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3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PORS d.o.o. trgovina, ugostiteljstvo, putnička agencija</izvorni_sadrzaj>
    <derivirana_varijabla naziv="DomainObject.Predmet.ProtustrankaFormated_1">  PORS d.o.o. trgovina, ugostiteljstvo, putnička agencija</derivirana_varijabla>
  </DomainObject.Predmet.ProtustrankaFormated>
  <DomainObject.Predmet.ProtustrankaFormatedOIB>
    <izvorni_sadrzaj>  PORS d.o.o. trgovina, ugostiteljstvo, putnička agencija, OIB 47392335322</izvorni_sadrzaj>
    <derivirana_varijabla naziv="DomainObject.Predmet.ProtustrankaFormatedOIB_1">  PORS d.o.o. trgovina, ugostiteljstvo, putnička agencija, OIB 47392335322</derivirana_varijabla>
  </DomainObject.Predmet.ProtustrankaFormatedOIB>
  <DomainObject.Predmet.ProtustrankaFormatedWithAdress>
    <izvorni_sadrzaj> PORS d.o.o. trgovina, ugostiteljstvo, putnička agencija, Istočna Gomilica 6, 22240 Tisno</izvorni_sadrzaj>
    <derivirana_varijabla naziv="DomainObject.Predmet.ProtustrankaFormatedWithAdress_1"> PORS d.o.o. trgovina, ugostiteljstvo, putnička agencija, Istočna Gomilica 6, 22240 Tisno</derivirana_varijabla>
  </DomainObject.Predmet.ProtustrankaFormatedWithAdress>
  <DomainObject.Predmet.ProtustrankaFormatedWithAdressOIB>
    <izvorni_sadrzaj> PORS d.o.o. trgovina, ugostiteljstvo, putnička agencija, OIB 47392335322, Istočna Gomilica 6, 22240 Tisno</izvorni_sadrzaj>
    <derivirana_varijabla naziv="DomainObject.Predmet.ProtustrankaFormatedWithAdressOIB_1"> PORS d.o.o. trgovina, ugostiteljstvo, putnička agencija, OIB 47392335322, Istočna Gomilica 6, 22240 Tisno</derivirana_varijabla>
  </DomainObject.Predmet.ProtustrankaFormatedWithAdressOIB>
  <DomainObject.Predmet.ProtustrankaWithAdress>
    <izvorni_sadrzaj>PORS d.o.o. trgovina, ugostiteljstvo, putnička agencija Istočna Gomilica 6, 22240 Tisno</izvorni_sadrzaj>
    <derivirana_varijabla naziv="DomainObject.Predmet.ProtustrankaWithAdress_1">PORS d.o.o. trgovina, ugostiteljstvo, putnička agencija Istočna Gomilica 6, 22240 Tisno</derivirana_varijabla>
  </DomainObject.Predmet.ProtustrankaWithAdress>
  <DomainObject.Predmet.ProtustrankaWithAdressOIB>
    <izvorni_sadrzaj>PORS d.o.o. trgovina, ugostiteljstvo, putnička agencija, OIB 47392335322, Istočna Gomilica 6, 22240 Tisno</izvorni_sadrzaj>
    <derivirana_varijabla naziv="DomainObject.Predmet.ProtustrankaWithAdressOIB_1">PORS d.o.o. trgovina, ugostiteljstvo, putnička agencija, OIB 47392335322, Istočna Gomilica 6, 22240 Tisno</derivirana_varijabla>
  </DomainObject.Predmet.ProtustrankaWithAdressOIB>
  <DomainObject.Predmet.ProtustrankaNazivFormated>
    <izvorni_sadrzaj>PORS d.o.o. trgovina, ugostiteljstvo, putnička agencija</izvorni_sadrzaj>
    <derivirana_varijabla naziv="DomainObject.Predmet.ProtustrankaNazivFormated_1">PORS d.o.o. trgovina, ugostiteljstvo, putnička agencija</derivirana_varijabla>
  </DomainObject.Predmet.ProtustrankaNazivFormated>
  <DomainObject.Predmet.ProtustrankaNazivFormatedOIB>
    <izvorni_sadrzaj>PORS d.o.o. trgovina, ugostiteljstvo, putnička agencija, OIB 47392335322</izvorni_sadrzaj>
    <derivirana_varijabla naziv="DomainObject.Predmet.ProtustrankaNazivFormatedOIB_1">PORS d.o.o. trgovina, ugostiteljstvo, putnička agencija, OIB 47392335322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PORS d.o.o. trgovina, ugostiteljstvo, putnička agencija</item>
    </izvorni_sadrzaj>
    <derivirana_varijabla naziv="DomainObject.Predmet.ProtuStrankaListFormated_1">
      <item>PORS d.o.o. trgovina, ugostiteljstvo, putnička agencija</item>
    </derivirana_varijabla>
  </DomainObject.Predmet.ProtuStrankaListFormated>
  <DomainObject.Predmet.ProtuStrankaListFormatedOIB>
    <izvorni_sadrzaj>
      <item>PORS d.o.o. trgovina, ugostiteljstvo, putnička agencija, OIB 47392335322</item>
    </izvorni_sadrzaj>
    <derivirana_varijabla naziv="DomainObject.Predmet.ProtuStrankaListFormatedOIB_1">
      <item>PORS d.o.o. trgovina, ugostiteljstvo, putnička agencija, OIB 47392335322</item>
    </derivirana_varijabla>
  </DomainObject.Predmet.ProtuStrankaListFormatedOIB>
  <DomainObject.Predmet.ProtuStrankaListFormatedWithAdress>
    <izvorni_sadrzaj>
      <item>PORS d.o.o. trgovina, ugostiteljstvo, putnička agencija, Istočna Gomilica 6, 22240 Tisno</item>
    </izvorni_sadrzaj>
    <derivirana_varijabla naziv="DomainObject.Predmet.ProtuStrankaListFormatedWithAdress_1">
      <item>PORS d.o.o. trgovina, ugostiteljstvo, putnička agencija, Istočna Gomilica 6, 22240 Tisno</item>
    </derivirana_varijabla>
  </DomainObject.Predmet.ProtuStrankaListFormatedWithAdress>
  <DomainObject.Predmet.ProtuStrankaListFormatedWithAdressOIB>
    <izvorni_sadrzaj>
      <item>PORS d.o.o. trgovina, ugostiteljstvo, putnička agencija, OIB 47392335322, Istočna Gomilica 6, 22240 Tisno</item>
    </izvorni_sadrzaj>
    <derivirana_varijabla naziv="DomainObject.Predmet.ProtuStrankaListFormatedWithAdressOIB_1">
      <item>PORS d.o.o. trgovina, ugostiteljstvo, putnička agencija, OIB 47392335322, Istočna Gomilica 6, 22240 Tisno</item>
    </derivirana_varijabla>
  </DomainObject.Predmet.ProtuStrankaListFormatedWithAdressOIB>
  <DomainObject.Predmet.ProtuStrankaListNazivFormated>
    <izvorni_sadrzaj>
      <item>PORS d.o.o. trgovina, ugostiteljstvo, putnička agencija</item>
    </izvorni_sadrzaj>
    <derivirana_varijabla naziv="DomainObject.Predmet.ProtuStrankaListNazivFormated_1">
      <item>PORS d.o.o. trgovina, ugostiteljstvo, putnička agencija</item>
    </derivirana_varijabla>
  </DomainObject.Predmet.ProtuStrankaListNazivFormated>
  <DomainObject.Predmet.ProtuStrankaListNazivFormatedOIB>
    <izvorni_sadrzaj>
      <item>PORS d.o.o. trgovina, ugostiteljstvo, putnička agencija, OIB 47392335322</item>
    </izvorni_sadrzaj>
    <derivirana_varijabla naziv="DomainObject.Predmet.ProtuStrankaListNazivFormatedOIB_1">
      <item>PORS d.o.o. trgovina, ugostiteljstvo, putnička agencija, OIB 47392335322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PORS d.o.o. trgovina, ugostiteljstvo, putnička agencija</izvorni_sadrzaj>
    <derivirana_varijabla naziv="DomainObject.Predmet.ProtustrankaIDrugi_1">PORS d.o.o. trgovina, ugostiteljstvo, putnička agencija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PORS d.o.o. trgovina, ugostiteljstvo, putnička agencija, OIB 47392335322, Istočna Gomilica 6, 22240 Tisno</izvorni_sadrzaj>
    <derivirana_varijabla naziv="DomainObject.Predmet.ProtustrankaIDrugiAdressOIB_1">PORS d.o.o. trgovina, ugostiteljstvo, putnička agencija, OIB 47392335322, Istočna Gomilica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PORS d.o.o. trgovina, ugostiteljstvo, putnička agencija</item>
    </izvorni_sadrzaj>
    <derivirana_varijabla naziv="DomainObject.Predmet.SudioniciListNaziv_1">
      <item>fina - Podružnica Šibenik</item>
      <item>PORS d.o.o. trgovina, ugostiteljstvo, putnička agencija</item>
    </derivirana_varijabla>
  </DomainObject.Predmet.SudioniciListNaziv>
  <DomainObject.Predmet.SudioniciListAdressOIB>
    <izvorni_sadrzaj>
      <item>fina - Podružnica Šibenik, OIB 85821130368, Perivoj Luje Maruna 1,22000 Šibenik</item>
      <item>PORS d.o.o. trgovina, ugostiteljstvo, putnička agencija, OIB 47392335322, Istočna Gomilica 6,22240 Tisno</item>
    </izvorni_sadrzaj>
    <derivirana_varijabla naziv="DomainObject.Predmet.SudioniciListAdressOIB_1">
      <item>fina - Podružnica Šibenik, OIB 85821130368, Perivoj Luje Maruna 1,22000 Šibenik</item>
      <item>PORS d.o.o. trgovina, ugostiteljstvo, putnička agencija, OIB 47392335322, Istočna Gomilica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47392335322</item>
    </izvorni_sadrzaj>
    <derivirana_varijabla naziv="DomainObject.Predmet.SudioniciListNazivOIB_1">
      <item>, OIB 85821130368</item>
      <item>, OIB 47392335322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2279</properties:Characters>
  <properties:Lines>72</properties:Lines>
  <properties:Paragraphs>19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2015-12-04T08:25:00Z</cp:lastPrinted>
  <dcterms:modified xmlns:xsi="http://www.w3.org/2001/XMLSchema-instance" xsi:type="dcterms:W3CDTF">2015-12-04T08:25:00Z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