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4E2FA1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>
              <w:rPr>
                <w:rFonts w:eastAsia="Times New Roman"/>
                <w:szCs w:val="24"/>
                <w:lang w:eastAsia="hr-HR"/>
              </w:rPr>
              <w:t xml:space="preserve">  </w:t>
            </w:r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="009C4219"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="009C4219"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1986862" w14:paraId="1986862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8A0832">
        <w:rPr>
          <w:rFonts w:eastAsia="Times New Roman"/>
          <w:szCs w:val="20"/>
          <w:lang w:eastAsia="hr-HR"/>
        </w:rPr>
        <w:t>1237/2016</w:t>
      </w:r>
      <w:r w:rsidRPr="009C4219">
        <w:rPr>
          <w:rFonts w:eastAsia="Times New Roman"/>
          <w:szCs w:val="24"/>
          <w:lang w:eastAsia="hr-HR"/>
        </w:rPr>
        <w:t xml:space="preserve">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 w:rsidR="004E2FA1">
        <w:rPr>
          <w:rFonts w:eastAsia="Times New Roman"/>
          <w:szCs w:val="24"/>
          <w:lang w:eastAsia="hr-HR"/>
        </w:rPr>
        <w:t>postupku pokrenuti</w:t>
      </w:r>
      <w:r>
        <w:rPr>
          <w:rFonts w:eastAsia="Times New Roman"/>
          <w:szCs w:val="24"/>
          <w:lang w:eastAsia="hr-HR"/>
        </w:rPr>
        <w:t xml:space="preserve">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8A0832">
        <w:rPr>
          <w:rFonts w:eastAsia="Times New Roman"/>
          <w:szCs w:val="24"/>
          <w:lang w:eastAsia="hr-HR"/>
        </w:rPr>
        <w:t>NOĆNO SUNCE j.</w:t>
      </w:r>
      <w:r w:rsidR="00500B99">
        <w:rPr>
          <w:rFonts w:eastAsia="Times New Roman"/>
          <w:szCs w:val="24"/>
          <w:lang w:eastAsia="hr-HR"/>
        </w:rPr>
        <w:t>d.o.o.</w:t>
      </w:r>
      <w:r w:rsidR="00A46BC5">
        <w:rPr>
          <w:rFonts w:eastAsia="Times New Roman"/>
          <w:szCs w:val="24"/>
          <w:lang w:eastAsia="hr-HR"/>
        </w:rPr>
        <w:t>,</w:t>
      </w:r>
      <w:r w:rsidR="00EA5514">
        <w:rPr>
          <w:rFonts w:eastAsia="Times New Roman"/>
          <w:szCs w:val="24"/>
          <w:lang w:eastAsia="hr-HR"/>
        </w:rPr>
        <w:t xml:space="preserve"> </w:t>
      </w:r>
      <w:proofErr w:type="spellStart"/>
      <w:r w:rsidR="00CB1729">
        <w:rPr>
          <w:rFonts w:eastAsia="Times New Roman"/>
          <w:szCs w:val="24"/>
          <w:lang w:eastAsia="hr-HR"/>
        </w:rPr>
        <w:t>Kelekova</w:t>
      </w:r>
      <w:proofErr w:type="spellEnd"/>
      <w:r w:rsidR="00CB1729">
        <w:rPr>
          <w:rFonts w:eastAsia="Times New Roman"/>
          <w:szCs w:val="24"/>
          <w:lang w:eastAsia="hr-HR"/>
        </w:rPr>
        <w:t xml:space="preserve"> 2A</w:t>
      </w:r>
      <w:r w:rsidR="00500B99">
        <w:rPr>
          <w:rFonts w:eastAsia="Times New Roman"/>
          <w:szCs w:val="24"/>
          <w:lang w:eastAsia="hr-HR"/>
        </w:rPr>
        <w:t xml:space="preserve">, </w:t>
      </w:r>
      <w:r w:rsidR="00CB1729">
        <w:rPr>
          <w:rFonts w:eastAsia="Times New Roman"/>
          <w:szCs w:val="24"/>
          <w:lang w:eastAsia="hr-HR"/>
        </w:rPr>
        <w:t>Sesvete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CB1729">
        <w:rPr>
          <w:rFonts w:eastAsia="Times New Roman"/>
          <w:szCs w:val="24"/>
          <w:lang w:eastAsia="hr-HR"/>
        </w:rPr>
        <w:t>080926303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CB1729">
        <w:rPr>
          <w:rFonts w:eastAsia="Times New Roman"/>
          <w:szCs w:val="24"/>
          <w:lang w:eastAsia="hr-HR"/>
        </w:rPr>
        <w:t>59656265758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EB6588">
        <w:rPr>
          <w:rFonts w:eastAsia="Times New Roman"/>
          <w:szCs w:val="24"/>
          <w:lang w:eastAsia="hr-HR"/>
        </w:rPr>
        <w:t>5. listopada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CB1729" w:rsidRPr="00CB1729">
        <w:t xml:space="preserve"> NOĆNO SUNCE j.d.o.o., </w:t>
      </w:r>
      <w:proofErr w:type="spellStart"/>
      <w:r w:rsidR="00CB1729" w:rsidRPr="00CB1729">
        <w:t>Kelekova</w:t>
      </w:r>
      <w:proofErr w:type="spellEnd"/>
      <w:r w:rsidR="00CB1729" w:rsidRPr="00CB1729">
        <w:t xml:space="preserve"> 2A, Sesvete, MBS:080926303, OIB:59656265758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EB6588">
        <w:t>5. listopada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CB1729" w:rsidRPr="00CB1729">
        <w:t xml:space="preserve"> NOĆNO SUNCE j.d.o.o., </w:t>
      </w:r>
      <w:proofErr w:type="spellStart"/>
      <w:r w:rsidR="00CB1729" w:rsidRPr="00CB1729">
        <w:t>Kelekova</w:t>
      </w:r>
      <w:proofErr w:type="spellEnd"/>
      <w:r w:rsidR="00CB1729" w:rsidRPr="00CB1729">
        <w:t xml:space="preserve"> 2A, Sesvete, MBS:080926303, OIB:59656265758</w:t>
      </w:r>
      <w:r w:rsidR="00A11338" w:rsidRPr="00A11338">
        <w:t xml:space="preserve">.   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CB1729">
        <w:t>1237/2016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C76A36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EB6588">
        <w:t>5. listopada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2E2902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9C4219" w:rsidP="009C4219" w:rsidR="009C4219">
      <w:pPr>
        <w:pStyle w:val="Bezproreda"/>
      </w:pPr>
    </w:p>
    <w:p w:rsidRDefault="002E2902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E2902" w:rsidP="009C4219" w:rsidR="002E2902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532B"/>
    <w:rsid w:val="00151D32"/>
    <w:rsid w:val="00154027"/>
    <w:rsid w:val="002E2902"/>
    <w:rsid w:val="00307086"/>
    <w:rsid w:val="00430E0A"/>
    <w:rsid w:val="004439D8"/>
    <w:rsid w:val="00470517"/>
    <w:rsid w:val="004A254C"/>
    <w:rsid w:val="004D318E"/>
    <w:rsid w:val="004E2FA1"/>
    <w:rsid w:val="00500B99"/>
    <w:rsid w:val="00545E80"/>
    <w:rsid w:val="005463BE"/>
    <w:rsid w:val="00574E56"/>
    <w:rsid w:val="00625CA1"/>
    <w:rsid w:val="00664478"/>
    <w:rsid w:val="00756A5F"/>
    <w:rsid w:val="008A0832"/>
    <w:rsid w:val="008C665D"/>
    <w:rsid w:val="009219E4"/>
    <w:rsid w:val="00941D19"/>
    <w:rsid w:val="00974536"/>
    <w:rsid w:val="009C4219"/>
    <w:rsid w:val="00A11338"/>
    <w:rsid w:val="00A46BC5"/>
    <w:rsid w:val="00A55785"/>
    <w:rsid w:val="00AC5B20"/>
    <w:rsid w:val="00AD4F73"/>
    <w:rsid w:val="00B43EB3"/>
    <w:rsid w:val="00B82EC1"/>
    <w:rsid w:val="00C30EF8"/>
    <w:rsid w:val="00C32E72"/>
    <w:rsid w:val="00C464A2"/>
    <w:rsid w:val="00C72C52"/>
    <w:rsid w:val="00C76A36"/>
    <w:rsid w:val="00C834E8"/>
    <w:rsid w:val="00CB1729"/>
    <w:rsid w:val="00D0055E"/>
    <w:rsid w:val="00D40CCE"/>
    <w:rsid w:val="00DC408F"/>
    <w:rsid w:val="00DC72EA"/>
    <w:rsid w:val="00DD369A"/>
    <w:rsid w:val="00DE5811"/>
    <w:rsid w:val="00E433EF"/>
    <w:rsid w:val="00EA5514"/>
    <w:rsid w:val="00EB6588"/>
    <w:rsid w:val="00F6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5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5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55E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55E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55E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55E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55E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55E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1237</izvorni_sadrzaj>
    <derivirana_varijabla naziv="DomainObject.Predmet.Broj_1">1237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2016.</izvorni_sadrzaj>
    <derivirana_varijabla naziv="DomainObject.Predmet.DatumOsnivanja_1">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St-1237/2016</izvorni_sadrzaj>
    <derivirana_varijabla naziv="DomainObject.Predmet.OznakaBroj_1">St-1237/2016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NOĆNO SUNCE jednostavno društvo s ograničenom odgovornošću za trgovinu i usluge zastupanog po punomoćniku Emina Babić</izvorni_sadrzaj>
    <derivirana_varijabla naziv="DomainObject.Predmet.ProtustrankaFormated_1">  NOĆNO SUNCE jednostavno društvo s ograničenom odgovornošću za trgovinu i usluge zastupanog po punomoćniku Emina Babić</derivirana_varijabla>
  </DomainObject.Predmet.ProtustrankaFormated>
  <DomainObject.Predmet.ProtustrankaFormatedOIB>
    <izvorni_sadrzaj>  NOĆNO SUNCE jednostavno društvo s ograničenom odgovornošću za trgovinu i usluge, OIB 59656265758 zastupanog po punomoćniku Emina Babić</izvorni_sadrzaj>
    <derivirana_varijabla naziv="DomainObject.Predmet.ProtustrankaFormatedOIB_1">  NOĆNO SUNCE jednostavno društvo s ograničenom odgovornošću za trgovinu i usluge, OIB 59656265758 zastupanog po punomoćniku Emina Babić</derivirana_varijabla>
  </DomainObject.Predmet.ProtustrankaFormatedOIB>
  <DomainObject.Predmet.ProtustrankaFormatedWithAdress>
    <izvorni_sadrzaj> NOĆNO SUNCE jednostavno društvo s ograničenom odgovornošću za trgovinu i usluge, Kelekova 2 A, 10360 Sesvete zastupanog po punomoćniku Emina Babić</izvorni_sadrzaj>
    <derivirana_varijabla naziv="DomainObject.Predmet.ProtustrankaFormatedWithAdress_1"> NOĆNO SUNCE jednostavno društvo s ograničenom odgovornošću za trgovinu i usluge, Kelekova 2 A, 10360 Sesvete zastupanog po punomoćniku Emina Babić</derivirana_varijabla>
  </DomainObject.Predmet.ProtustrankaFormatedWithAdress>
  <DomainObject.Predmet.ProtustrankaFormatedWithAdressOIB>
    <izvorni_sadrzaj> NOĆNO SUNCE jednostavno društvo s ograničenom odgovornošću za trgovinu i usluge, OIB 59656265758, Kelekova 2 A, 10360 Sesvete zastupanog po punomoćniku Emina Babić</izvorni_sadrzaj>
    <derivirana_varijabla naziv="DomainObject.Predmet.ProtustrankaFormatedWithAdressOIB_1"> NOĆNO SUNCE jednostavno društvo s ograničenom odgovornošću za trgovinu i usluge, OIB 59656265758, Kelekova 2 A, 10360 Sesvete zastupanog po punomoćniku Emina Babić</derivirana_varijabla>
  </DomainObject.Predmet.ProtustrankaFormatedWithAdressOIB>
  <DomainObject.Predmet.ProtustrankaWithAdress>
    <izvorni_sadrzaj>NOĆNO SUNCE jednostavno društvo s ograničenom odgovornošću za trgovinu i usluge Kelekova 2 A, 10360 Sesvete</izvorni_sadrzaj>
    <derivirana_varijabla naziv="DomainObject.Predmet.ProtustrankaWithAdress_1">NOĆNO SUNCE jednostavno društvo s ograničenom odgovornošću za trgovinu i usluge Kelekova 2 A, 10360 Sesvete</derivirana_varijabla>
  </DomainObject.Predmet.ProtustrankaWithAdress>
  <DomainObject.Predmet.ProtustrankaWithAdressOIB>
    <izvorni_sadrzaj>NOĆNO SUNCE jednostavno društvo s ograničenom odgovornošću za trgovinu i usluge, OIB 59656265758, Kelekova 2 A, 10360 Sesvete</izvorni_sadrzaj>
    <derivirana_varijabla naziv="DomainObject.Predmet.ProtustrankaWithAdressOIB_1">NOĆNO SUNCE jednostavno društvo s ograničenom odgovornošću za trgovinu i usluge, OIB 59656265758, Kelekova 2 A, 10360 Sesvete</derivirana_varijabla>
  </DomainObject.Predmet.ProtustrankaWithAdressOIB>
  <DomainObject.Predmet.ProtustrankaNazivFormated>
    <izvorni_sadrzaj>NOĆNO SUNCE jednostavno društvo s ograničenom odgovornošću za trgovinu i usluge</izvorni_sadrzaj>
    <derivirana_varijabla naziv="DomainObject.Predmet.ProtustrankaNazivFormated_1">NOĆNO SUNCE jednostavno društvo s ograničenom odgovornošću za trgovinu i usluge</derivirana_varijabla>
  </DomainObject.Predmet.ProtustrankaNazivFormated>
  <DomainObject.Predmet.ProtustrankaNazivFormatedOIB>
    <izvorni_sadrzaj>NOĆNO SUNCE jednostavno društvo s ograničenom odgovornošću za trgovinu i usluge, OIB 59656265758</izvorni_sadrzaj>
    <derivirana_varijabla naziv="DomainObject.Predmet.ProtustrankaNazivFormatedOIB_1">NOĆNO SUNCE jednostavno društvo s ograničenom odgovornošću za trgovinu i usluge, OIB 59656265758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NOĆNO SUNCE jednostavno društvo s ograničenom odgovornošću za trgovinu i usluge zastupanog po punomoćniku Emina Babić</item>
    </izvorni_sadrzaj>
    <derivirana_varijabla naziv="DomainObject.Predmet.ProtuStrankaListFormated_1">
      <item>NOĆNO SUNCE jednostavno društvo s ograničenom odgovornošću za trgovinu i usluge zastupanog po punomoćniku Emina Babić</item>
    </derivirana_varijabla>
  </DomainObject.Predmet.ProtuStrankaListFormated>
  <DomainObject.Predmet.ProtuStrankaListFormatedOIB>
    <izvorni_sadrzaj>
      <item>NOĆNO SUNCE jednostavno društvo s ograničenom odgovornošću za trgovinu i usluge, OIB 59656265758 zastupanog po punomoćniku Emina Babić</item>
    </izvorni_sadrzaj>
    <derivirana_varijabla naziv="DomainObject.Predmet.ProtuStrankaListFormatedOIB_1">
      <item>NOĆNO SUNCE jednostavno društvo s ograničenom odgovornošću za trgovinu i usluge, OIB 59656265758 zastupanog po punomoćniku Emina Babić</item>
    </derivirana_varijabla>
  </DomainObject.Predmet.ProtuStrankaListFormatedOIB>
  <DomainObject.Predmet.ProtuStrankaListFormatedWithAdress>
    <izvorni_sadrzaj>
      <item>NOĆNO SUNCE jednostavno društvo s ograničenom odgovornošću za trgovinu i usluge, Kelekova 2 A, 10360 Sesvete zastupanog po punomoćniku Emina Babić</item>
    </izvorni_sadrzaj>
    <derivirana_varijabla naziv="DomainObject.Predmet.ProtuStrankaListFormatedWithAdress_1">
      <item>NOĆNO SUNCE jednostavno društvo s ograničenom odgovornošću za trgovinu i usluge, Kelekova 2 A, 10360 Sesvete zastupanog po punomoćniku Emina Babić</item>
    </derivirana_varijabla>
  </DomainObject.Predmet.ProtuStrankaListFormatedWithAdress>
  <DomainObject.Predmet.ProtuStrankaListFormatedWithAdressOIB>
    <izvorni_sadrzaj>
      <item>NOĆNO SUNCE jednostavno društvo s ograničenom odgovornošću za trgovinu i usluge, OIB 59656265758, Kelekova 2 A, 10360 Sesvete zastupanog po punomoćniku Emina Babić</item>
    </izvorni_sadrzaj>
    <derivirana_varijabla naziv="DomainObject.Predmet.ProtuStrankaListFormatedWithAdressOIB_1">
      <item>NOĆNO SUNCE jednostavno društvo s ograničenom odgovornošću za trgovinu i usluge, OIB 59656265758, Kelekova 2 A, 10360 Sesvete zastupanog po punomoćniku Emina Babić</item>
    </derivirana_varijabla>
  </DomainObject.Predmet.ProtuStrankaListFormatedWithAdressOIB>
  <DomainObject.Predmet.ProtuStrankaListNazivFormated>
    <izvorni_sadrzaj>
      <item>NOĆNO SUNCE jednostavno društvo s ograničenom odgovornošću za trgovinu i usluge</item>
    </izvorni_sadrzaj>
    <derivirana_varijabla naziv="DomainObject.Predmet.ProtuStrankaListNazivFormated_1">
      <item>NOĆNO SUNCE jednostavno društvo s ograničenom odgovornošću za trgovinu i usluge</item>
    </derivirana_varijabla>
  </DomainObject.Predmet.ProtuStrankaListNazivFormated>
  <DomainObject.Predmet.ProtuStrankaListNazivFormatedOIB>
    <izvorni_sadrzaj>
      <item>NOĆNO SUNCE jednostavno društvo s ograničenom odgovornošću za trgovinu i usluge, OIB 59656265758</item>
    </izvorni_sadrzaj>
    <derivirana_varijabla naziv="DomainObject.Predmet.ProtuStrankaListNazivFormatedOIB_1">
      <item>NOĆNO SUNCE jednostavno društvo s ograničenom odgovornošću za trgovinu i usluge, OIB 59656265758</item>
    </derivirana_varijabla>
  </DomainObject.Predmet.ProtuStrankaListNazivFormatedOIB>
  <DomainObject.Predmet.OstaliListFormated>
    <izvorni_sadrzaj>
      <item>Emina Babić punomoćnik sudionika u postupku NOĆNO SUNCE jednostavno društvo s ograničenom odgovornošću za trgovinu i usluge</item>
    </izvorni_sadrzaj>
    <derivirana_varijabla naziv="DomainObject.Predmet.OstaliListFormated_1">
      <item>Emina Babić punomoćnik sudionika u postupku NOĆNO SUNCE jednostavno društvo s ograničenom odgovornošću za trgovinu i usluge</item>
    </derivirana_varijabla>
  </DomainObject.Predmet.OstaliListFormated>
  <DomainObject.Predmet.OstaliListFormatedOIB>
    <izvorni_sadrzaj>
      <item>Emina Babić, OIB 53473328435 punomoćnik sudionika u postupku NOĆNO SUNCE jednostavno društvo s ograničenom odgovornošću za trgovinu i usluge</item>
    </izvorni_sadrzaj>
    <derivirana_varijabla naziv="DomainObject.Predmet.OstaliListFormatedOIB_1">
      <item>Emina Babić, OIB 53473328435 punomoćnik sudionika u postupku NOĆNO SUNCE jednostavno društvo s ograničenom odgovornošću za trgovinu i usluge</item>
    </derivirana_varijabla>
  </DomainObject.Predmet.OstaliListFormatedOIB>
  <DomainObject.Predmet.OstaliListFormatedWithAdress>
    <izvorni_sadrzaj>
      <item>Emina Babić, Ivana Keleka 2A, 10360 Sesvete punomoćnik sudionika u postupku NOĆNO SUNCE jednostavno društvo s ograničenom odgovornošću za trgovinu i usluge</item>
    </izvorni_sadrzaj>
    <derivirana_varijabla naziv="DomainObject.Predmet.OstaliListFormatedWithAdress_1">
      <item>Emina Babić, Ivana Keleka 2A, 10360 Sesvete punomoćnik sudionika u postupku NOĆNO SUNCE jednostavno društvo s ograničenom odgovornošću za trgovinu i usluge</item>
    </derivirana_varijabla>
  </DomainObject.Predmet.OstaliListFormatedWithAdress>
  <DomainObject.Predmet.OstaliListFormatedWithAdressOIB>
    <izvorni_sadrzaj>
      <item>Emina Babić, OIB 53473328435, Ivana Keleka 2A, 10360 Sesvete punomoćnik sudionika u postupku NOĆNO SUNCE jednostavno društvo s ograničenom odgovornošću za trgovinu i usluge</item>
    </izvorni_sadrzaj>
    <derivirana_varijabla naziv="DomainObject.Predmet.OstaliListFormatedWithAdressOIB_1">
      <item>Emina Babić, OIB 53473328435, Ivana Keleka 2A, 10360 Sesvete punomoćnik sudionika u postupku NOĆNO SUNCE jednostavno društvo s ograničenom odgovornošću za trgovinu i usluge</item>
    </derivirana_varijabla>
  </DomainObject.Predmet.OstaliListFormatedWithAdressOIB>
  <DomainObject.Predmet.OstaliListNazivFormated>
    <izvorni_sadrzaj>
      <item>Emina Babić</item>
    </izvorni_sadrzaj>
    <derivirana_varijabla naziv="DomainObject.Predmet.OstaliListNazivFormated_1">
      <item>Emina Babić</item>
    </derivirana_varijabla>
  </DomainObject.Predmet.OstaliListNazivFormated>
  <DomainObject.Predmet.OstaliListNazivFormatedOIB>
    <izvorni_sadrzaj>
      <item>Emina Babić, OIB 53473328435</item>
    </izvorni_sadrzaj>
    <derivirana_varijabla naziv="DomainObject.Predmet.OstaliListNazivFormatedOIB_1">
      <item>Emina Babić, OIB 53473328435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NOĆNO SUNCE jednostavno društvo s ograničenom odgovornošću za trgovinu i usluge</izvorni_sadrzaj>
    <derivirana_varijabla naziv="DomainObject.Predmet.ProtustrankaIDrugi_1">NOĆNO SUNCE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NOĆNO SUNCE jednostavno društvo s ograničenom odgovornošću za trgovinu i usluge, OIB 59656265758, Kelekova 2 A, 10360 Sesvete</izvorni_sadrzaj>
    <derivirana_varijabla naziv="DomainObject.Predmet.ProtustrankaIDrugiAdressOIB_1">NOĆNO SUNCE jednostavno društvo s ograničenom odgovornošću za trgovinu i usluge, OIB 59656265758, Kelekova 2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NOĆNO SUNCE jednostavno društvo s ograničenom odgovornošću za trgovinu i usluge</item>
      <item>Emina Babić</item>
    </izvorni_sadrzaj>
    <derivirana_varijabla naziv="DomainObject.Predmet.SudioniciListNaziv_1">
      <item>FINA Regionalni centar Zagreb</item>
      <item>NOĆNO SUNCE jednostavno društvo s ograničenom odgovornošću za trgovinu i usluge</item>
      <item>Emina Babić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NOĆNO SUNCE jednostavno društvo s ograničenom odgovornošću za trgovinu i usluge, OIB 59656265758, Kelekova 2 A,10360 Sesvete</item>
      <item>Emina Babić, OIB 53473328435, Ivana Keleka 2A,10360 Sesvete</item>
    </izvorni_sadrzaj>
    <derivirana_varijabla naziv="DomainObject.Predmet.SudioniciListAdressOIB_1">
      <item>FINA Regionalni centar Zagreb, OIB 85821130368, Trg svibanjskih žrtava 1995. br.1,10000 Zagreb</item>
      <item>NOĆNO SUNCE jednostavno društvo s ograničenom odgovornošću za trgovinu i usluge, OIB 59656265758, Kelekova 2 A,10360 Sesvete</item>
      <item>Emina Babić, OIB 53473328435, Ivana Keleka 2A,10360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59656265758</item>
      <item>, OIB 53473328435</item>
    </izvorni_sadrzaj>
    <derivirana_varijabla naziv="DomainObject.Predmet.SudioniciListNazivOIB_1">
      <item>, OIB 85821130368</item>
      <item>, OIB 59656265758</item>
      <item>, OIB 53473328435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2272</properties:Characters>
  <properties:Lines>79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2016-10-04T13:04:00Z</dcterms:created>
  <dc:creator>Mario Žišković</dc:creator>
  <cp:lastModifiedBy>Lidija Klinčić</cp:lastModifiedBy>
  <cp:lastPrinted>2016-09-19T12:41:00Z</cp:lastPrinted>
  <dcterms:modified xmlns:xsi="http://www.w3.org/2001/XMLSchema-instance" xsi:type="dcterms:W3CDTF">2016-10-05T07:00:00Z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