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6e01" w14:paraId="6596e01" w:rsidRDefault="00990E13" w:rsidP="00990E13" w:rsidR="00990E13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E13" w:rsidP="00990E13" w:rsidR="00990E13">
      <w:r>
        <w:t xml:space="preserve">         REPUBLIKA HRVATSKA</w:t>
      </w:r>
    </w:p>
    <w:p w:rsidRDefault="00990E13" w:rsidP="00990E13" w:rsidR="00990E13">
      <w:r>
        <w:t xml:space="preserve"> TRGOVAČKI SUD U VARAŽDINU</w:t>
      </w:r>
    </w:p>
    <w:p w:rsidRDefault="00990E13" w:rsidP="00990E13" w:rsidR="00990E13">
      <w:r>
        <w:t xml:space="preserve">           Braće Radića 2, Varaždin</w:t>
      </w:r>
    </w:p>
    <w:p w:rsidRDefault="00990E13" w:rsidP="00990E13" w:rsidR="00990E13"/>
    <w:p w:rsidRDefault="00990E13" w:rsidP="00990E13" w:rsidR="00990E13"/>
    <w:p w:rsidRDefault="00990E13" w:rsidP="00990E13" w:rsidR="00990E13">
      <w:pPr>
        <w:jc w:val="center"/>
      </w:pPr>
      <w:r>
        <w:t>U  I M E  R E P U B L I K E  H R V A T S K E</w:t>
      </w:r>
    </w:p>
    <w:p w:rsidRDefault="00990E13" w:rsidP="00990E13" w:rsidR="00990E13"/>
    <w:p w:rsidRDefault="00990E13" w:rsidP="00990E13" w:rsidR="00990E13">
      <w:pPr>
        <w:jc w:val="center"/>
      </w:pPr>
      <w:r>
        <w:t>R J E Š E NJ E</w:t>
      </w:r>
    </w:p>
    <w:p w:rsidRDefault="00990E13" w:rsidP="00990E13" w:rsidR="00990E13"/>
    <w:p w:rsidRDefault="00990E13" w:rsidP="00990E13" w:rsidR="00990E13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KOŠARKAŠKI KLUB „V A J D A“ ČAKOVEC, Park Rudolfa </w:t>
      </w:r>
      <w:proofErr w:type="spellStart"/>
      <w:r>
        <w:t>Kropeka</w:t>
      </w:r>
      <w:proofErr w:type="spellEnd"/>
      <w:r>
        <w:t xml:space="preserve"> 1 II, 40000 Čakovec, OIB: 32112023343, dana </w:t>
      </w:r>
      <w:r w:rsidR="00995D99" w:rsidRPr="00995D99">
        <w:t>28</w:t>
      </w:r>
      <w:r w:rsidRPr="00995D99">
        <w:t xml:space="preserve">. prosinca </w:t>
      </w:r>
      <w:r>
        <w:t xml:space="preserve">2015. </w:t>
      </w:r>
    </w:p>
    <w:p w:rsidRDefault="00990E13" w:rsidP="00990E13" w:rsidR="00990E13">
      <w:pPr>
        <w:jc w:val="both"/>
      </w:pPr>
    </w:p>
    <w:p w:rsidRDefault="00990E13" w:rsidP="00990E13" w:rsidR="00990E13">
      <w:pPr>
        <w:jc w:val="center"/>
      </w:pPr>
      <w:r>
        <w:t>r i j e š i o  j e</w:t>
      </w:r>
    </w:p>
    <w:p w:rsidRDefault="00990E13" w:rsidP="00990E13" w:rsidR="00990E13"/>
    <w:p w:rsidRDefault="00990E13" w:rsidP="00990E13" w:rsidR="00990E13">
      <w:pPr>
        <w:ind w:firstLine="708"/>
        <w:jc w:val="both"/>
      </w:pPr>
      <w:r>
        <w:t xml:space="preserve">I/ Otvara se stečajni postupak nad stečajnim dužnikom KOŠARKAŠKI KLUB „V A J D A“ ČAKOVEC, Park Rudolfa </w:t>
      </w:r>
      <w:proofErr w:type="spellStart"/>
      <w:r>
        <w:t>Kropeka</w:t>
      </w:r>
      <w:proofErr w:type="spellEnd"/>
      <w:r>
        <w:t xml:space="preserve"> 1 II, 40000 Čakovec, OIB: 32112023343, s danom </w:t>
      </w:r>
      <w:r w:rsidR="00995D99" w:rsidRPr="00995D99">
        <w:t>28</w:t>
      </w:r>
      <w:r w:rsidRPr="00995D99">
        <w:t xml:space="preserve">. prosinca </w:t>
      </w:r>
      <w:r>
        <w:t>2015. u 15,00 sati.</w:t>
      </w:r>
    </w:p>
    <w:p w:rsidRDefault="00990E13" w:rsidP="00990E13" w:rsidR="00990E13">
      <w:pPr>
        <w:jc w:val="both"/>
      </w:pPr>
    </w:p>
    <w:p w:rsidRDefault="00990E13" w:rsidP="00990E13" w:rsidR="00990E13">
      <w:pPr>
        <w:ind w:firstLine="708"/>
        <w:jc w:val="both"/>
        <w:rPr>
          <w:szCs w:val="20"/>
        </w:rPr>
      </w:pPr>
      <w:r>
        <w:t xml:space="preserve">II/ Zaključuje se stečajni postupak nad stečajnim dužnikom KOŠARKAŠKI KLUB „V A J D A“ ČAKOVEC, Park Rudolfa </w:t>
      </w:r>
      <w:proofErr w:type="spellStart"/>
      <w:r>
        <w:t>Kropeka</w:t>
      </w:r>
      <w:proofErr w:type="spellEnd"/>
      <w:r>
        <w:t xml:space="preserve"> 1 II, 40000 Čakovec, OIB: 32112023343.</w:t>
      </w:r>
    </w:p>
    <w:p w:rsidRDefault="00990E13" w:rsidP="00990E13" w:rsidR="00990E13">
      <w:pPr>
        <w:jc w:val="both"/>
      </w:pPr>
    </w:p>
    <w:p w:rsidRDefault="00990E13" w:rsidP="00990E13" w:rsidR="00990E13">
      <w:pPr>
        <w:ind w:firstLine="708"/>
        <w:jc w:val="both"/>
      </w:pPr>
      <w:r>
        <w:t xml:space="preserve">III/ Za stečajnog upravitelja imenuje se </w:t>
      </w:r>
      <w:r w:rsidR="00995D99" w:rsidRPr="00995D99">
        <w:t xml:space="preserve">Ivan </w:t>
      </w:r>
      <w:proofErr w:type="spellStart"/>
      <w:r w:rsidR="00995D99" w:rsidRPr="00995D99">
        <w:t>Gjurašić</w:t>
      </w:r>
      <w:proofErr w:type="spellEnd"/>
      <w:r w:rsidR="00995D99" w:rsidRPr="00995D99">
        <w:t>, Petrinjska 28, 10000 Zagreb, OIB: 66025260916.</w:t>
      </w:r>
    </w:p>
    <w:p w:rsidRDefault="00990E13" w:rsidP="00990E13" w:rsidR="00990E13">
      <w:pPr>
        <w:jc w:val="both"/>
        <w:rPr>
          <w:color w:val="FF0000"/>
        </w:rPr>
      </w:pPr>
    </w:p>
    <w:p w:rsidRDefault="00990E13" w:rsidP="00990E13" w:rsidR="00990E13">
      <w:pPr>
        <w:ind w:firstLine="708"/>
        <w:jc w:val="both"/>
      </w:pPr>
      <w:r>
        <w:t>IV/ Ovo rješenje objavit će se na e-oglasnoj ploči suda.</w:t>
      </w:r>
    </w:p>
    <w:p w:rsidRDefault="00990E13" w:rsidP="00990E13" w:rsidR="00990E13">
      <w:pPr>
        <w:jc w:val="both"/>
      </w:pPr>
    </w:p>
    <w:p w:rsidRDefault="00990E13" w:rsidP="00990E13" w:rsidR="00990E13">
      <w:pPr>
        <w:ind w:firstLine="708"/>
        <w:jc w:val="both"/>
      </w:pPr>
      <w:r>
        <w:t xml:space="preserve">V/ Po pravomoćnosti ovoga rješenja stečajni dužnik KOŠARKAŠKI KLUB „V A J D A“ ČAKOVEC, Park Rudolfa </w:t>
      </w:r>
      <w:proofErr w:type="spellStart"/>
      <w:r>
        <w:t>Kropeka</w:t>
      </w:r>
      <w:proofErr w:type="spellEnd"/>
      <w:r>
        <w:t xml:space="preserve"> 1 II, 40000 Čakovec, OIB: 32112023343, biti će brisan iz sudskog registra.</w:t>
      </w:r>
    </w:p>
    <w:p w:rsidRDefault="00990E13" w:rsidP="00990E13" w:rsidR="00990E13"/>
    <w:p w:rsidRDefault="00990E13" w:rsidP="00990E13" w:rsidR="00990E13"/>
    <w:p w:rsidRDefault="00990E13" w:rsidP="00990E13" w:rsidR="00990E13">
      <w:pPr>
        <w:jc w:val="center"/>
      </w:pPr>
      <w:r>
        <w:t>Obrazloženje</w:t>
      </w:r>
    </w:p>
    <w:p w:rsidRDefault="00990E13" w:rsidP="00990E13" w:rsidR="00990E13"/>
    <w:p w:rsidRDefault="00990E13" w:rsidP="00990E13" w:rsidR="00990E13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990E13" w:rsidP="00990E13" w:rsidR="00990E13"/>
    <w:p w:rsidRDefault="00990E13" w:rsidP="00990E13" w:rsidR="00990E13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90E13" w:rsidP="00990E13" w:rsidR="00990E13"/>
    <w:p w:rsidRDefault="00990E13" w:rsidP="00990E13" w:rsidR="00990E13"/>
    <w:p w:rsidRDefault="00990E13" w:rsidP="00990E13" w:rsidR="00990E13">
      <w:pPr>
        <w:jc w:val="center"/>
      </w:pPr>
      <w:r>
        <w:t xml:space="preserve">U Varaždinu, </w:t>
      </w:r>
      <w:r w:rsidR="00995D99" w:rsidRPr="00995D99">
        <w:t>28</w:t>
      </w:r>
      <w:r w:rsidRPr="00995D99">
        <w:t>. prosinca 2015</w:t>
      </w:r>
      <w:r>
        <w:t>.</w:t>
      </w:r>
    </w:p>
    <w:p w:rsidRDefault="00990E13" w:rsidP="00990E13" w:rsidR="00990E13">
      <w:pPr>
        <w:jc w:val="center"/>
      </w:pPr>
    </w:p>
    <w:p w:rsidRDefault="00990E13" w:rsidP="00990E13" w:rsidR="00990E13">
      <w:pPr>
        <w:jc w:val="center"/>
      </w:pPr>
    </w:p>
    <w:p w:rsidRDefault="00990E13" w:rsidP="00990E13" w:rsidR="00990E13">
      <w:pPr>
        <w:ind w:left="4956"/>
        <w:jc w:val="center"/>
      </w:pPr>
      <w:r>
        <w:t>Sudac</w:t>
      </w:r>
    </w:p>
    <w:p w:rsidRDefault="00990E13" w:rsidP="00990E13" w:rsidR="00990E13">
      <w:pPr>
        <w:ind w:left="4956"/>
        <w:jc w:val="center"/>
      </w:pPr>
    </w:p>
    <w:p w:rsidRDefault="00990E13" w:rsidP="00990E13" w:rsidR="00990E13">
      <w:pPr>
        <w:ind w:left="4956"/>
        <w:jc w:val="center"/>
      </w:pPr>
      <w:r>
        <w:t>Radovan Raduka</w:t>
      </w:r>
    </w:p>
    <w:p w:rsidRDefault="00990E13" w:rsidP="00990E13" w:rsidR="00990E13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90E13" w:rsidP="00990E13" w:rsidR="00990E13">
      <w:r>
        <w:t xml:space="preserve">                                               </w:t>
      </w:r>
    </w:p>
    <w:p w:rsidRDefault="00990E13" w:rsidP="00990E13" w:rsidR="00990E13">
      <w:r>
        <w:tab/>
        <w:t xml:space="preserve">UPUTA O PRAVNOM LIJEKU: </w:t>
      </w:r>
    </w:p>
    <w:p w:rsidRDefault="00990E13" w:rsidP="00990E13" w:rsidR="00990E13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90E13" w:rsidP="00990E13" w:rsidR="00990E13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90E13" w:rsidP="00990E13" w:rsidR="00990E13"/>
    <w:p w:rsidRDefault="00990E13" w:rsidP="00990E13" w:rsidR="00990E13"/>
    <w:p w:rsidRDefault="00990E13" w:rsidP="00990E13" w:rsidR="00990E13">
      <w:r>
        <w:t>DNA:</w:t>
      </w:r>
    </w:p>
    <w:p w:rsidRDefault="00990E13" w:rsidP="00990E13" w:rsidR="00990E13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90E13" w:rsidP="00990E13" w:rsidR="00990E1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990E13" w:rsidP="00990E13" w:rsidR="00990E13" w:rsidRPr="00B67EE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KOŠARKAŠKI KLUB „V A J D A“ ČAKOVEC, Park Rudolfa </w:t>
      </w:r>
      <w:proofErr w:type="spellStart"/>
      <w:r>
        <w:t>Kropeka</w:t>
      </w:r>
      <w:proofErr w:type="spellEnd"/>
      <w:r>
        <w:t xml:space="preserve"> 1 II, 40000 Čakovec</w:t>
      </w:r>
    </w:p>
    <w:p w:rsidRDefault="00365FB0" w:rsidP="00B67EEB" w:rsidR="00B67EEB" w:rsidRPr="00B67EEB">
      <w:pPr>
        <w:pStyle w:val="Odlomakpopisa"/>
        <w:numPr>
          <w:ilvl w:val="0"/>
          <w:numId w:val="1"/>
        </w:numPr>
        <w:rPr>
          <w:rFonts w:eastAsia="Times New Roman"/>
          <w:bCs/>
          <w:smallCaps/>
          <w:lang w:eastAsia="hr-HR"/>
        </w:rPr>
      </w:pPr>
      <w:hyperlink r:id="rId10" w:history="true">
        <w:r w:rsidR="00B67EEB" w:rsidRPr="00B67EEB">
          <w:rPr>
            <w:rFonts w:eastAsia="Times New Roman"/>
            <w:lang w:eastAsia="hr-HR"/>
          </w:rPr>
          <w:t>Ured državne uprave u Međimurskoj županiji,</w:t>
        </w:r>
      </w:hyperlink>
      <w:r w:rsidR="00B67EEB" w:rsidRPr="00B67EEB">
        <w:rPr>
          <w:rFonts w:eastAsia="Times New Roman"/>
          <w:lang w:eastAsia="hr-HR"/>
        </w:rPr>
        <w:t xml:space="preserve"> 40000 </w:t>
      </w:r>
      <w:r w:rsidR="00B67EEB" w:rsidRPr="008617EF">
        <w:t>Čakovec, Ruđera Boškovića 2</w:t>
      </w:r>
    </w:p>
    <w:p w:rsidRDefault="00B67EEB" w:rsidP="00990E13" w:rsidR="00990E13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Predsjednik</w:t>
      </w:r>
      <w:r w:rsidR="00990E13">
        <w:t xml:space="preserve"> dužnika Željko </w:t>
      </w:r>
      <w:proofErr w:type="spellStart"/>
      <w:r w:rsidR="00990E13">
        <w:t>Ritonja</w:t>
      </w:r>
      <w:proofErr w:type="spellEnd"/>
      <w:r w:rsidR="00990E13">
        <w:t xml:space="preserve">, O. </w:t>
      </w:r>
      <w:proofErr w:type="spellStart"/>
      <w:r w:rsidR="00990E13">
        <w:t>Keršovanija</w:t>
      </w:r>
      <w:proofErr w:type="spellEnd"/>
      <w:r w:rsidR="00990E13">
        <w:t xml:space="preserve"> 4, 40000 Čakovec</w:t>
      </w:r>
    </w:p>
    <w:p w:rsidRDefault="00990E13" w:rsidP="00990E13" w:rsidR="00990E13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</w:t>
      </w:r>
      <w:r>
        <w:t xml:space="preserve">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990E13" w:rsidP="00990E13" w:rsidR="00990E13">
      <w:pPr>
        <w:numPr>
          <w:ilvl w:val="0"/>
          <w:numId w:val="1"/>
        </w:numPr>
      </w:pPr>
      <w:r>
        <w:t xml:space="preserve">Stečajni upravitelj </w:t>
      </w:r>
      <w:r w:rsidR="00995D99" w:rsidRPr="00995D99">
        <w:t xml:space="preserve">Ivan </w:t>
      </w:r>
      <w:proofErr w:type="spellStart"/>
      <w:r w:rsidR="00995D99" w:rsidRPr="00995D99">
        <w:t>Gjurašić</w:t>
      </w:r>
      <w:proofErr w:type="spellEnd"/>
      <w:r w:rsidR="00995D99" w:rsidRPr="00995D99">
        <w:t>, Petrinjska 28, 10000 Zagreb</w:t>
      </w:r>
      <w:bookmarkStart w:name="_GoBack" w:id="0"/>
      <w:bookmarkEnd w:id="0"/>
    </w:p>
    <w:p w:rsidRDefault="00990E13" w:rsidP="00990E13" w:rsidR="00990E13">
      <w:pPr>
        <w:numPr>
          <w:ilvl w:val="0"/>
          <w:numId w:val="1"/>
        </w:numPr>
      </w:pPr>
      <w:r>
        <w:t>E-oglasna ploča suda</w:t>
      </w:r>
    </w:p>
    <w:p w:rsidRDefault="00990E13" w:rsidP="00990E13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FB0" w:rsidP="00990E13" w:rsidR="00365FB0">
      <w:r>
        <w:separator/>
      </w:r>
    </w:p>
  </w:endnote>
  <w:endnote w:id="0" w:type="continuationSeparator">
    <w:p w:rsidRDefault="00365FB0" w:rsidP="00990E13" w:rsidR="00365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FB0" w:rsidP="00990E13" w:rsidR="00365FB0">
      <w:r>
        <w:separator/>
      </w:r>
    </w:p>
  </w:footnote>
  <w:footnote w:id="0" w:type="continuationSeparator">
    <w:p w:rsidRDefault="00365FB0" w:rsidP="00990E13" w:rsidR="00365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E13" w:rsidP="00990E13" w:rsidR="00990E13">
    <w:pPr>
      <w:pStyle w:val="Zaglavlje"/>
      <w:jc w:val="right"/>
    </w:pPr>
    <w:r>
      <w:t>Poslovni broj: 1 St-298/15-5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680DEF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345E"/>
    <w:rsid w:val="0007345E"/>
    <w:rsid w:val="00365FB0"/>
    <w:rsid w:val="007F6947"/>
    <w:rsid w:val="00872A2E"/>
    <w:rsid w:val="00990E13"/>
    <w:rsid w:val="00995D99"/>
    <w:rsid w:val="00B67EEB"/>
    <w:rsid w:val="00F3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0E13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0E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90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0E1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0E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0E13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90E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13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D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D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D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D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D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0E13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0E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90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0E1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90E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0E13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90E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13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D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D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D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D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D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91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-m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VAJDA Čakovec</izvorni_sadrzaj>
    <derivirana_varijabla naziv="DomainObject.Predmet.ProtustrankaFormated_1">  Košarkaški klub VAJDA Čakovec</derivirana_varijabla>
  </DomainObject.Predmet.ProtustrankaFormated>
  <DomainObject.Predmet.ProtustrankaFormatedOIB>
    <izvorni_sadrzaj>  Košarkaški klub VAJDA Čakovec, OIB 32112023343</izvorni_sadrzaj>
    <derivirana_varijabla naziv="DomainObject.Predmet.ProtustrankaFormatedOIB_1">  Košarkaški klub VAJDA Čakovec, OIB 32112023343</derivirana_varijabla>
  </DomainObject.Predmet.ProtustrankaFormatedOIB>
  <DomainObject.Predmet.ProtustrankaFormatedWithAdress>
    <izvorni_sadrzaj> Košarkaški klub VAJDA Čakovec, Park Rudolfa Kropeka 1 II, 40000 Čakovec</izvorni_sadrzaj>
    <derivirana_varijabla naziv="DomainObject.Predmet.ProtustrankaFormatedWithAdress_1"> Košarkaški klub VAJDA Čakovec, Park Rudolfa Kropeka 1 II, 40000 Čakovec</derivirana_varijabla>
  </DomainObject.Predmet.ProtustrankaFormatedWithAdress>
  <DomainObject.Predmet.ProtustrankaFormatedWithAdressOIB>
    <izvorni_sadrzaj> Košarkaški klub VAJDA Čakovec, OIB 32112023343, Park Rudolfa Kropeka 1 II, 40000 Čakovec</izvorni_sadrzaj>
    <derivirana_varijabla naziv="DomainObject.Predmet.ProtustrankaFormatedWithAdressOIB_1"> Košarkaški klub VAJDA Čakovec, OIB 32112023343, Park Rudolfa Kropeka 1 II, 40000 Čakovec</derivirana_varijabla>
  </DomainObject.Predmet.ProtustrankaFormatedWithAdressOIB>
  <DomainObject.Predmet.ProtustrankaWithAdress>
    <izvorni_sadrzaj>Košarkaški klub VAJDA Čakovec Park Rudolfa Kropeka 1 II, 40000 Čakovec</izvorni_sadrzaj>
    <derivirana_varijabla naziv="DomainObject.Predmet.ProtustrankaWithAdress_1">Košarkaški klub VAJDA Čakovec Park Rudolfa Kropeka 1 II, 40000 Čakovec</derivirana_varijabla>
  </DomainObject.Predmet.ProtustrankaWithAdress>
  <DomainObject.Predmet.ProtustrankaWithAdressOIB>
    <izvorni_sadrzaj>Košarkaški klub VAJDA Čakovec, OIB 32112023343, Park Rudolfa Kropeka 1 II, 40000 Čakovec</izvorni_sadrzaj>
    <derivirana_varijabla naziv="DomainObject.Predmet.ProtustrankaWithAdressOIB_1">Košarkaški klub VAJDA Čakovec, OIB 32112023343, Park Rudolfa Kropeka 1 II, 40000 Čakovec</derivirana_varijabla>
  </DomainObject.Predmet.ProtustrankaWithAdressOIB>
  <DomainObject.Predmet.ProtustrankaNazivFormated>
    <izvorni_sadrzaj>Košarkaški klub VAJDA Čakovec</izvorni_sadrzaj>
    <derivirana_varijabla naziv="DomainObject.Predmet.ProtustrankaNazivFormated_1">Košarkaški klub VAJDA Čakovec</derivirana_varijabla>
  </DomainObject.Predmet.ProtustrankaNazivFormated>
  <DomainObject.Predmet.ProtustrankaNazivFormatedOIB>
    <izvorni_sadrzaj>Košarkaški klub VAJDA Čakovec, OIB 32112023343</izvorni_sadrzaj>
    <derivirana_varijabla naziv="DomainObject.Predmet.ProtustrankaNazivFormatedOIB_1">Košarkaški klub VAJDA Čakovec, OIB 32112023343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220.00</izvorni_sadrzaj>
    <derivirana_varijabla naziv="DomainObject.Predmet.TrenutnaVrijednost_1">220.00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Košarkaški klub VAJDA Čakovec</item>
    </izvorni_sadrzaj>
    <derivirana_varijabla naziv="DomainObject.Predmet.ProtuStrankaListFormated_1">
      <item>Košarkaški klub VAJDA Čakovec</item>
    </derivirana_varijabla>
  </DomainObject.Predmet.ProtuStrankaListFormated>
  <DomainObject.Predmet.ProtuStrankaListFormatedOIB>
    <izvorni_sadrzaj>
      <item>Košarkaški klub VAJDA Čakovec, OIB 32112023343</item>
    </izvorni_sadrzaj>
    <derivirana_varijabla naziv="DomainObject.Predmet.ProtuStrankaListFormatedOIB_1">
      <item>Košarkaški klub VAJDA Čakovec, OIB 32112023343</item>
    </derivirana_varijabla>
  </DomainObject.Predmet.ProtuStrankaListFormatedOIB>
  <DomainObject.Predmet.ProtuStrankaListFormatedWithAdress>
    <izvorni_sadrzaj>
      <item>Košarkaški klub VAJDA Čakovec, Park Rudolfa Kropeka 1 II, 40000 Čakovec</item>
    </izvorni_sadrzaj>
    <derivirana_varijabla naziv="DomainObject.Predmet.ProtuStrankaListFormatedWithAdress_1">
      <item>Košarkaški klub VAJDA Čakovec, Park Rudolfa Kropeka 1 II, 40000 Čakovec</item>
    </derivirana_varijabla>
  </DomainObject.Predmet.ProtuStrankaListFormatedWithAdress>
  <DomainObject.Predmet.ProtuStrankaListFormatedWithAdressOIB>
    <izvorni_sadrzaj>
      <item>Košarkaški klub VAJDA Čakovec, OIB 32112023343, Park Rudolfa Kropeka 1 II, 40000 Čakovec</item>
    </izvorni_sadrzaj>
    <derivirana_varijabla naziv="DomainObject.Predmet.ProtuStrankaListFormatedWithAdressOIB_1">
      <item>Košarkaški klub VAJDA Čakovec, OIB 32112023343, Park Rudolfa Kropeka 1 II, 40000 Čakovec</item>
    </derivirana_varijabla>
  </DomainObject.Predmet.ProtuStrankaListFormatedWithAdressOIB>
  <DomainObject.Predmet.ProtuStrankaListNazivFormated>
    <izvorni_sadrzaj>
      <item>Košarkaški klub VAJDA Čakovec</item>
    </izvorni_sadrzaj>
    <derivirana_varijabla naziv="DomainObject.Predmet.ProtuStrankaListNazivFormated_1">
      <item>Košarkaški klub VAJDA Čakovec</item>
    </derivirana_varijabla>
  </DomainObject.Predmet.ProtuStrankaListNazivFormated>
  <DomainObject.Predmet.ProtuStrankaListNazivFormatedOIB>
    <izvorni_sadrzaj>
      <item>Košarkaški klub VAJDA Čakovec, OIB 32112023343</item>
    </izvorni_sadrzaj>
    <derivirana_varijabla naziv="DomainObject.Predmet.ProtuStrankaListNazivFormatedOIB_1">
      <item>Košarkaški klub VAJDA Čakovec, OIB 32112023343</item>
    </derivirana_varijabla>
  </DomainObject.Predmet.ProtuStrankaListNazivFormatedOIB>
  <DomainObject.Predmet.OstaliListFormated>
    <izvorni_sadrzaj>
      <item>E-oglasna ploča</item>
      <item>Željko Ritonja</item>
    </izvorni_sadrzaj>
    <derivirana_varijabla naziv="DomainObject.Predmet.OstaliListFormated_1">
      <item>E-oglasna ploča</item>
      <item>Željko Ritonja</item>
    </derivirana_varijabla>
  </DomainObject.Predmet.OstaliListFormated>
  <DomainObject.Predmet.OstaliListFormatedOIB>
    <izvorni_sadrzaj>
      <item>E-oglasna ploča</item>
      <item>Željko Ritonja, OIB 52642112478</item>
    </izvorni_sadrzaj>
    <derivirana_varijabla naziv="DomainObject.Predmet.OstaliListFormatedOIB_1">
      <item>E-oglasna ploča</item>
      <item>Željko Ritonja, OIB 52642112478</item>
    </derivirana_varijabla>
  </DomainObject.Predmet.OstaliListFormatedOIB>
  <DomainObject.Predmet.OstaliListFormatedWithAdress>
    <izvorni_sadrzaj>
      <item>E-oglasna ploča</item>
      <item>Željko Ritonja, O.keršovanija 4, 40000 Čakovec</item>
    </izvorni_sadrzaj>
    <derivirana_varijabla naziv="DomainObject.Predmet.OstaliListFormatedWithAdress_1">
      <item>E-oglasna ploča</item>
      <item>Željko Ritonja, O.keršovanija 4, 40000 Čakovec</item>
    </derivirana_varijabla>
  </DomainObject.Predmet.OstaliListFormatedWithAdress>
  <DomainObject.Predmet.OstaliListFormatedWithAdressOIB>
    <izvorni_sadrzaj>
      <item>E-oglasna ploča</item>
      <item>Željko Ritonja, OIB 52642112478, O.keršovanija 4, 40000 Čakovec</item>
    </izvorni_sadrzaj>
    <derivirana_varijabla naziv="DomainObject.Predmet.OstaliListFormatedWithAdressOIB_1">
      <item>E-oglasna ploča</item>
      <item>Željko Ritonja, OIB 52642112478, O.keršovanija 4, 40000 Čakovec</item>
    </derivirana_varijabla>
  </DomainObject.Predmet.OstaliListFormatedWithAdressOIB>
  <DomainObject.Predmet.OstaliListNazivFormated>
    <izvorni_sadrzaj>
      <item>E-oglasna ploča</item>
      <item>Željko Ritonja</item>
    </izvorni_sadrzaj>
    <derivirana_varijabla naziv="DomainObject.Predmet.OstaliListNazivFormated_1">
      <item>E-oglasna ploča</item>
      <item>Željko Ritonja</item>
    </derivirana_varijabla>
  </DomainObject.Predmet.OstaliListNazivFormated>
  <DomainObject.Predmet.OstaliListNazivFormatedOIB>
    <izvorni_sadrzaj>
      <item>E-oglasna ploča</item>
      <item>Željko Ritonja, OIB 52642112478</item>
    </izvorni_sadrzaj>
    <derivirana_varijabla naziv="DomainObject.Predmet.OstaliListNazivFormatedOIB_1">
      <item>E-oglasna ploča</item>
      <item>Željko Ritonja, OIB 52642112478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Košarkaški klub VAJDA Čakovec</izvorni_sadrzaj>
    <derivirana_varijabla naziv="DomainObject.Predmet.ProtustrankaIDrugi_1">Košarkaški klub VAJDA Čakovec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Košarkaški klub VAJDA Čakovec, OIB 32112023343, Park Rudolfa Kropeka 1 II, 40000 Čakovec</izvorni_sadrzaj>
    <derivirana_varijabla naziv="DomainObject.Predmet.ProtustrankaIDrugiAdressOIB_1">Košarkaški klub VAJDA Čakovec, OIB 32112023343, Park Rudolfa Kropeka 1 II,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Košarkaški klub VAJDA Čakovec</item>
      <item>E-oglasna ploča</item>
      <item>Željko Ritonja</item>
    </izvorni_sadrzaj>
    <derivirana_varijabla naziv="DomainObject.Predmet.SudioniciListNaziv_1">
      <item>Financijska agencija, Regionalni centar Zagreb, Podružnica Varaždin</item>
      <item>Košarkaški klub VAJDA Čakovec</item>
      <item>E-oglasna ploča</item>
      <item>Željko Ritonja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Košarkaški klub VAJDA Čakovec, OIB 32112023343, Park Rudolfa Kropeka 1 II,40000 Čakovec</item>
      <item>E-oglasna ploča</item>
      <item>Željko Ritonja, OIB 52642112478, O.keršovanija 4,40000 Čakovec</item>
    </izvorni_sadrzaj>
    <derivirana_varijabla naziv="DomainObject.Predmet.SudioniciListAdressOIB_1">
      <item>Financijska agencija, Regionalni centar Zagreb, Podružnica Varaždin, A. Cesarca 2,42000 Varaždin</item>
      <item>Košarkaški klub VAJDA Čakovec, OIB 32112023343, Park Rudolfa Kropeka 1 II,40000 Čakovec</item>
      <item>E-oglasna ploča</item>
      <item>Željko Ritonja, OIB 52642112478,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32112023343</item>
      <item>, OIB null</item>
      <item>, OIB 52642112478</item>
    </izvorni_sadrzaj>
    <derivirana_varijabla naziv="DomainObject.Predmet.SudioniciListNazivOIB_1">
      <item>, OIB null</item>
      <item>, OIB 32112023343</item>
      <item>, OIB null</item>
      <item>, OIB 52642112478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2986</properties:Characters>
  <properties:Lines>85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2015-12-18T13:49:00Z</dcterms:created>
  <dc:creator>Tea Meister</dc:creator>
  <dc:description/>
  <cp:keywords/>
  <cp:lastModifiedBy>Tea Meister</cp:lastModifiedBy>
  <cp:lastPrinted>2015-12-28T09:15:00Z</cp:lastPrinted>
  <dcterms:modified xmlns:xsi="http://www.w3.org/2001/XMLSchema-instance" xsi:type="dcterms:W3CDTF">2015-12-28T09:15:00Z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