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27ec" w14:paraId="97c27ec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0C0D98" w:rsidP="00BD1BA0" w:rsidR="000C0D98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 xml:space="preserve">BRANKO PAPAK </w:t>
      </w:r>
    </w:p>
    <w:p w:rsidRDefault="000C0D98" w:rsidP="00BD1BA0" w:rsidR="00960094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Vrpoljačka cesta 11</w:t>
      </w:r>
    </w:p>
    <w:p w:rsidRDefault="000C0D98" w:rsidP="00BD1BA0" w:rsidR="000C0D98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VRPOLJE</w:t>
      </w:r>
    </w:p>
    <w:p w:rsidRDefault="000C0D98" w:rsidP="00BD1BA0" w:rsidR="000C0D98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0C0D98">
        <w:t>510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E95D93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0C0D98">
        <w:t>13. travnja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0C0D98">
        <w:t>VRPOLJE PROMET d.o.o., Vrpolje, Vrpoljačka cesta 11,</w:t>
      </w:r>
      <w:r w:rsidR="000C0D98" w:rsidRPr="007A679F">
        <w:t xml:space="preserve"> OIB: </w:t>
      </w:r>
      <w:r w:rsidR="000C0D98">
        <w:t>77559698243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0C0D98" w:rsidRPr="00026E86">
        <w:t>29</w:t>
      </w:r>
      <w:r w:rsidR="00BD1BA0" w:rsidRPr="00026E86">
        <w:t>.</w:t>
      </w:r>
      <w:r w:rsidR="00946322" w:rsidRPr="00026E86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026E86">
        <w:t>11,10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</w:t>
      </w:r>
      <w:proofErr w:type="spellStart"/>
      <w:r w:rsidR="00BD1BA0" w:rsidRPr="00F60CD9">
        <w:t>br</w:t>
      </w:r>
      <w:proofErr w:type="spellEnd"/>
      <w:r w:rsidR="00BD1BA0" w:rsidRPr="00F60CD9">
        <w:t xml:space="preserve">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0C0D98" w:rsidRPr="00026E86">
        <w:t>29</w:t>
      </w:r>
      <w:r w:rsidR="00BD1BA0" w:rsidRPr="00026E86">
        <w:t>.</w:t>
      </w:r>
      <w:r w:rsidR="00946322" w:rsidRPr="00026E86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026E86">
        <w:t>11,12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</w:t>
      </w:r>
      <w:proofErr w:type="spellStart"/>
      <w:r w:rsidR="00BD1BA0" w:rsidRPr="00F60CD9">
        <w:t>br</w:t>
      </w:r>
      <w:proofErr w:type="spellEnd"/>
      <w:r w:rsidR="00BD1BA0" w:rsidRPr="00F60CD9">
        <w:t xml:space="preserve">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0C0D98">
        <w:t xml:space="preserve">13. travnja </w:t>
      </w:r>
      <w:r w:rsidR="00BE7BE4">
        <w:t>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059451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0C0D98">
      <w:t>510</w:t>
    </w:r>
    <w:r w:rsidR="0053063B">
      <w:t>/1</w:t>
    </w:r>
    <w:r w:rsidR="00BE7BE4">
      <w:t>6</w:t>
    </w:r>
    <w:r w:rsidR="0053063B">
      <w:t>-</w:t>
    </w:r>
    <w:r w:rsidR="00E95D93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6E86"/>
    <w:rsid w:val="00036579"/>
    <w:rsid w:val="000604F5"/>
    <w:rsid w:val="000742F0"/>
    <w:rsid w:val="00081A73"/>
    <w:rsid w:val="00092648"/>
    <w:rsid w:val="000978C4"/>
    <w:rsid w:val="000A4F52"/>
    <w:rsid w:val="000C0D98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59DD"/>
    <w:rsid w:val="0080429C"/>
    <w:rsid w:val="00815A1A"/>
    <w:rsid w:val="008415A6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95D93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15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5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5A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5A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5A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415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5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5A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5A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5A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St-510/2016</izvorni_sadrzaj>
    <derivirana_varijabla naziv="DomainObject.Predmet.OznakaBroj_1">St-510/2016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VRPOLJE PROMET društvo s ograničenom odgovornošću za graditeljstvo i trgovinu</izvorni_sadrzaj>
    <derivirana_varijabla naziv="DomainObject.Predmet.ProtustrankaFormated_1">  VRPOLJE PROMET društvo s ograničenom odgovornošću za graditeljstvo i trgovinu</derivirana_varijabla>
  </DomainObject.Predmet.ProtustrankaFormated>
  <DomainObject.Predmet.ProtustrankaFormatedOIB>
    <izvorni_sadrzaj>  VRPOLJE PROMET društvo s ograničenom odgovornošću za graditeljstvo i trgovinu, OIB 77559698243</izvorni_sadrzaj>
    <derivirana_varijabla naziv="DomainObject.Predmet.ProtustrankaFormatedOIB_1">  VRPOLJE PROMET društvo s ograničenom odgovornošću za graditeljstvo i trgovinu, OIB 77559698243</derivirana_varijabla>
  </DomainObject.Predmet.ProtustrankaFormatedOIB>
  <DomainObject.Predmet.ProtustrankaFormatedWithAdress>
    <izvorni_sadrzaj> VRPOLJE PROMET društvo s ograničenom odgovornošću za graditeljstvo i trgovinu, Vrpoljačka cesta 11 , 22205 Vrpolje</izvorni_sadrzaj>
    <derivirana_varijabla naziv="DomainObject.Predmet.ProtustrankaFormatedWithAdress_1"> VRPOLJE PROMET društvo s ograničenom odgovornošću za graditeljstvo i trgovinu, Vrpoljačka cesta 11 , 22205 Vrpolje</derivirana_varijabla>
  </DomainObject.Predmet.ProtustrankaFormatedWithAdress>
  <DomainObject.Predmet.ProtustrankaFormatedWithAdressOIB>
    <izvorni_sadrzaj> VRPOLJE PROMET društvo s ograničenom odgovornošću za graditeljstvo i trgovinu, OIB 77559698243, Vrpoljačka cesta 11 , 22205 Vrpolje</izvorni_sadrzaj>
    <derivirana_varijabla naziv="DomainObject.Predmet.ProtustrankaFormatedWithAdressOIB_1"> VRPOLJE PROMET društvo s ograničenom odgovornošću za graditeljstvo i trgovinu, OIB 77559698243, Vrpoljačka cesta 11 , 22205 Vrpolje</derivirana_varijabla>
  </DomainObject.Predmet.ProtustrankaFormatedWithAdressOIB>
  <DomainObject.Predmet.ProtustrankaWithAdress>
    <izvorni_sadrzaj>VRPOLJE PROMET društvo s ograničenom odgovornošću za graditeljstvo i trgovinu Vrpoljačka cesta 11 , 22205 Vrpolje</izvorni_sadrzaj>
    <derivirana_varijabla naziv="DomainObject.Predmet.ProtustrankaWithAdress_1">VRPOLJE PROMET društvo s ograničenom odgovornošću za graditeljstvo i trgovinu Vrpoljačka cesta 11 , 22205 Vrpolje</derivirana_varijabla>
  </DomainObject.Predmet.ProtustrankaWithAdress>
  <DomainObject.Predmet.ProtustrankaWithAdressOIB>
    <izvorni_sadrzaj>VRPOLJE PROMET društvo s ograničenom odgovornošću za graditeljstvo i trgovinu, OIB 77559698243, Vrpoljačka cesta 11 , 22205 Vrpolje</izvorni_sadrzaj>
    <derivirana_varijabla naziv="DomainObject.Predmet.ProtustrankaWithAdressOIB_1">VRPOLJE PROMET društvo s ograničenom odgovornošću za graditeljstvo i trgovinu, OIB 77559698243, Vrpoljačka cesta 11 , 22205 Vrpolje</derivirana_varijabla>
  </DomainObject.Predmet.ProtustrankaWithAdressOIB>
  <DomainObject.Predmet.ProtustrankaNazivFormated>
    <izvorni_sadrzaj>VRPOLJE PROMET društvo s ograničenom odgovornošću za graditeljstvo i trgovinu</izvorni_sadrzaj>
    <derivirana_varijabla naziv="DomainObject.Predmet.ProtustrankaNazivFormated_1">VRPOLJE PROMET društvo s ograničenom odgovornošću za graditeljstvo i trgovinu</derivirana_varijabla>
  </DomainObject.Predmet.ProtustrankaNazivFormated>
  <DomainObject.Predmet.ProtustrankaNazivFormatedOIB>
    <izvorni_sadrzaj>VRPOLJE PROMET društvo s ograničenom odgovornošću za graditeljstvo i trgovinu, OIB 77559698243</izvorni_sadrzaj>
    <derivirana_varijabla naziv="DomainObject.Predmet.ProtustrankaNazivFormatedOIB_1">VRPOLJE PROMET društvo s ograničenom odgovornošću za graditeljstvo i trgovinu, OIB 77559698243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VRPOLJE PROMET društvo s ograničenom odgovornošću za graditeljstvo i trgovinu</item>
    </izvorni_sadrzaj>
    <derivirana_varijabla naziv="DomainObject.Predmet.ProtuStrankaListFormated_1">
      <item>VRPOLJE PROMET društvo s ograničenom odgovornošću za graditeljstvo i trgovinu</item>
    </derivirana_varijabla>
  </DomainObject.Predmet.ProtuStrankaListFormated>
  <DomainObject.Predmet.ProtuStrankaListFormatedOIB>
    <izvorni_sadrzaj>
      <item>VRPOLJE PROMET društvo s ograničenom odgovornošću za graditeljstvo i trgovinu, OIB 77559698243</item>
    </izvorni_sadrzaj>
    <derivirana_varijabla naziv="DomainObject.Predmet.ProtuStrankaListFormatedOIB_1">
      <item>VRPOLJE PROMET društvo s ograničenom odgovornošću za graditeljstvo i trgovinu, OIB 77559698243</item>
    </derivirana_varijabla>
  </DomainObject.Predmet.ProtuStrankaListFormatedOIB>
  <DomainObject.Predmet.ProtuStrankaListFormatedWithAdress>
    <izvorni_sadrzaj>
      <item>VRPOLJE PROMET društvo s ograničenom odgovornošću za graditeljstvo i trgovinu, Vrpoljačka cesta 11 , 22205 Vrpolje</item>
    </izvorni_sadrzaj>
    <derivirana_varijabla naziv="DomainObject.Predmet.ProtuStrankaListFormatedWithAdress_1">
      <item>VRPOLJE PROMET društvo s ograničenom odgovornošću za graditeljstvo i trgovinu, Vrpoljačka cesta 11 , 22205 Vrpolje</item>
    </derivirana_varijabla>
  </DomainObject.Predmet.ProtuStrankaListFormatedWithAdress>
  <DomainObject.Predmet.ProtuStrankaListFormatedWithAdressOIB>
    <izvorni_sadrzaj>
      <item>VRPOLJE PROMET društvo s ograničenom odgovornošću za graditeljstvo i trgovinu, OIB 77559698243, Vrpoljačka cesta 11 , 22205 Vrpolje</item>
    </izvorni_sadrzaj>
    <derivirana_varijabla naziv="DomainObject.Predmet.ProtuStrankaListFormatedWithAdressOIB_1">
      <item>VRPOLJE PROMET društvo s ograničenom odgovornošću za graditeljstvo i trgovinu, OIB 77559698243, Vrpoljačka cesta 11 , 22205 Vrpolje</item>
    </derivirana_varijabla>
  </DomainObject.Predmet.ProtuStrankaListFormatedWithAdressOIB>
  <DomainObject.Predmet.ProtuStrankaListNazivFormated>
    <izvorni_sadrzaj>
      <item>VRPOLJE PROMET društvo s ograničenom odgovornošću za graditeljstvo i trgovinu</item>
    </izvorni_sadrzaj>
    <derivirana_varijabla naziv="DomainObject.Predmet.ProtuStrankaListNazivFormated_1">
      <item>VRPOLJE PROMET društvo s ograničenom odgovornošću za graditeljstvo i trgovinu</item>
    </derivirana_varijabla>
  </DomainObject.Predmet.ProtuStrankaListNazivFormated>
  <DomainObject.Predmet.ProtuStrankaListNazivFormatedOIB>
    <izvorni_sadrzaj>
      <item>VRPOLJE PROMET društvo s ograničenom odgovornošću za graditeljstvo i trgovinu, OIB 77559698243</item>
    </izvorni_sadrzaj>
    <derivirana_varijabla naziv="DomainObject.Predmet.ProtuStrankaListNazivFormatedOIB_1">
      <item>VRPOLJE PROMET društvo s ograničenom odgovornošću za graditeljstvo i trgovinu, OIB 77559698243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VRPOLJE PROMET društvo s ograničenom odgovornošću za graditeljstvo i trgovinu</izvorni_sadrzaj>
    <derivirana_varijabla naziv="DomainObject.Predmet.ProtustrankaIDrugi_1">VRPOLJE PROMET društvo s ograničenom odgovornošću za graditeljstvo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VRPOLJE PROMET društvo s ograničenom odgovornošću za graditeljstvo i trgovinu, OIB 77559698243, Vrpoljačka cesta 11 , 22205 Vrpolje</izvorni_sadrzaj>
    <derivirana_varijabla naziv="DomainObject.Predmet.ProtustrankaIDrugiAdressOIB_1">VRPOLJE PROMET društvo s ograničenom odgovornošću za graditeljstvo i trgovinu, OIB 77559698243, Vrpoljačka cesta 11 , 22205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VRPOLJE PROMET društvo s ograničenom odgovornošću za graditeljstvo i trgovinu</item>
    </izvorni_sadrzaj>
    <derivirana_varijabla naziv="DomainObject.Predmet.SudioniciListNaziv_1">
      <item>FINA - Podružnica Šibenik</item>
      <item>VRPOLJE PROMET društvo s ograničenom odgovornošću za graditeljstvo i trgovinu</item>
    </derivirana_varijabla>
  </DomainObject.Predmet.SudioniciListNaziv>
  <DomainObject.Predmet.SudioniciListAdressOIB>
    <izvorni_sadrzaj>
      <item>FINA - Podružnica Šibenik, OIB 85821130368, Perivoj L. Marune 1,22000 Šibenik</item>
      <item>VRPOLJE PROMET društvo s ograničenom odgovornošću za graditeljstvo i trgovinu, OIB 77559698243, Vrpoljačka cesta 11 ,22205 Vrpolje</item>
    </izvorni_sadrzaj>
    <derivirana_varijabla naziv="DomainObject.Predmet.SudioniciListAdressOIB_1">
      <item>FINA - Podružnica Šibenik, OIB 85821130368, Perivoj L. Marune 1,22000 Šibenik</item>
      <item>VRPOLJE PROMET društvo s ograničenom odgovornošću za graditeljstvo i trgovinu, OIB 77559698243, Vrpoljačka cesta 11 ,22205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77559698243</item>
    </izvorni_sadrzaj>
    <derivirana_varijabla naziv="DomainObject.Predmet.SudioniciListNazivOIB_1">
      <item>, OIB 85821130368</item>
      <item>, OIB 77559698243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F80BCC-2C39-48CC-85F8-31E318EAA4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171</properties:Words>
  <properties:Characters>963</properties:Characters>
  <properties:Lines>36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2016-04-12T12:01:00Z</dcterms:created>
  <dc:creator>Ardena Bajlo</dc:creator>
  <cp:lastModifiedBy>wsadmin</cp:lastModifiedBy>
  <cp:lastPrinted>2016-03-25T08:34:00Z</cp:lastPrinted>
  <dcterms:modified xmlns:xsi="http://www.w3.org/2001/XMLSchema-instance" xsi:type="dcterms:W3CDTF">2016-04-13T11:31:00Z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