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0fb6" w14:paraId="62e0fb6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52134B">
        <w:rPr>
          <w:b/>
        </w:rPr>
        <w:t>210</w:t>
      </w:r>
      <w:r w:rsidR="00D01202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 xml:space="preserve">u skraćenom stečajnom postupku nad dužnikom </w:t>
      </w:r>
      <w:r w:rsidR="0052134B">
        <w:t xml:space="preserve">BISTRO </w:t>
      </w:r>
      <w:proofErr w:type="spellStart"/>
      <w:r w:rsidR="0052134B">
        <w:t>NiL</w:t>
      </w:r>
      <w:proofErr w:type="spellEnd"/>
      <w:r w:rsidR="0052134B">
        <w:t xml:space="preserve"> I VESELI BUBIMIR j.d.o.o., iz Sesveta ( Grad Zagreb </w:t>
      </w:r>
      <w:r w:rsidR="00BF7188">
        <w:t>)</w:t>
      </w:r>
      <w:r w:rsidR="0052134B">
        <w:t xml:space="preserve">, </w:t>
      </w:r>
      <w:proofErr w:type="spellStart"/>
      <w:r w:rsidR="0052134B">
        <w:t>Selnička</w:t>
      </w:r>
      <w:proofErr w:type="spellEnd"/>
      <w:r w:rsidR="0052134B">
        <w:t xml:space="preserve"> ulica br. 9, </w:t>
      </w:r>
      <w:r w:rsidR="00BF7188">
        <w:t xml:space="preserve">OIB  97272923882, </w:t>
      </w:r>
      <w:r w:rsidR="0052134B">
        <w:t xml:space="preserve"> </w:t>
      </w:r>
      <w:r>
        <w:t>temeljem odredbe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 xml:space="preserve">Za dužnika </w:t>
      </w:r>
      <w:bookmarkStart w:name="_GoBack" w:id="0"/>
      <w:bookmarkEnd w:id="0"/>
      <w:r w:rsidR="00BF7188">
        <w:t xml:space="preserve"> BISTRO </w:t>
      </w:r>
      <w:proofErr w:type="spellStart"/>
      <w:r w:rsidR="00BF7188">
        <w:t>NiL</w:t>
      </w:r>
      <w:proofErr w:type="spellEnd"/>
      <w:r w:rsidR="00BF7188">
        <w:t xml:space="preserve"> I VESELI BUBIMIR j.d.o.o., iz Sesveta ( Grad Zagreb ), </w:t>
      </w:r>
      <w:proofErr w:type="spellStart"/>
      <w:r w:rsidR="00BF7188">
        <w:t>Selnička</w:t>
      </w:r>
      <w:proofErr w:type="spellEnd"/>
      <w:r w:rsidR="00BF7188">
        <w:t xml:space="preserve"> ulica br. 9, OIB  97272923882,  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01202">
        <w:t xml:space="preserve"> </w:t>
      </w:r>
      <w:r w:rsidR="00046DEE">
        <w:t>21.019,52</w:t>
      </w:r>
      <w:r>
        <w:t xml:space="preserve">  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46DEE"/>
    <w:rsid w:val="001467AA"/>
    <w:rsid w:val="001A1DB3"/>
    <w:rsid w:val="003B5E7E"/>
    <w:rsid w:val="0052134B"/>
    <w:rsid w:val="007E2820"/>
    <w:rsid w:val="008D4FE9"/>
    <w:rsid w:val="009A3169"/>
    <w:rsid w:val="00BF7188"/>
    <w:rsid w:val="00D01202"/>
    <w:rsid w:val="00E8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4F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4F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F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F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F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4F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4F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F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F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F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St-210/2017-3</izvorni_sadrzaj>
    <derivirana_varijabla naziv="DomainObject.Oznaka_1">St-210/2017-3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BISTRO NiL I VESELI BUBIMIR j.d.o.o.</izvorni_sadrzaj>
    <derivirana_varijabla naziv="DomainObject.Predmet.ProtustrankaFormated_1">  BISTRO NiL I VESELI BUBIMIR j.d.o.o.</derivirana_varijabla>
  </DomainObject.Predmet.ProtustrankaFormated>
  <DomainObject.Predmet.ProtustrankaFormatedOIB>
    <izvorni_sadrzaj>  BISTRO NiL I VESELI BUBIMIR j.d.o.o., OIB 97272923882</izvorni_sadrzaj>
    <derivirana_varijabla naziv="DomainObject.Predmet.ProtustrankaFormatedOIB_1">  BISTRO NiL I VESELI BUBIMIR j.d.o.o., OIB 97272923882</derivirana_varijabla>
  </DomainObject.Predmet.ProtustrankaFormatedOIB>
  <DomainObject.Predmet.ProtustrankaFormatedWithAdress>
    <izvorni_sadrzaj> BISTRO NiL I VESELI BUBIMIR j.d.o.o., Selnička ulica 9, 10360 Sesvete</izvorni_sadrzaj>
    <derivirana_varijabla naziv="DomainObject.Predmet.ProtustrankaFormatedWithAdress_1"> BISTRO NiL I VESELI BUBIMIR j.d.o.o., Selnička ulica 9, 10360 Sesvete</derivirana_varijabla>
  </DomainObject.Predmet.ProtustrankaFormatedWithAdress>
  <DomainObject.Predmet.ProtustrankaFormatedWithAdressOIB>
    <izvorni_sadrzaj> BISTRO NiL I VESELI BUBIMIR j.d.o.o., OIB 97272923882, Selnička ulica 9, 10360 Sesvete</izvorni_sadrzaj>
    <derivirana_varijabla naziv="DomainObject.Predmet.ProtustrankaFormatedWithAdressOIB_1"> BISTRO NiL I VESELI BUBIMIR j.d.o.o., OIB 97272923882, Selnička ulica 9, 10360 Sesvete</derivirana_varijabla>
  </DomainObject.Predmet.ProtustrankaFormatedWithAdressOIB>
  <DomainObject.Predmet.ProtustrankaWithAdress>
    <izvorni_sadrzaj>BISTRO NiL I VESELI BUBIMIR j.d.o.o. Selnička ulica 9, 10360 Sesvete</izvorni_sadrzaj>
    <derivirana_varijabla naziv="DomainObject.Predmet.ProtustrankaWithAdress_1">BISTRO NiL I VESELI BUBIMIR j.d.o.o. Selnička ulica 9, 10360 Sesvete</derivirana_varijabla>
  </DomainObject.Predmet.ProtustrankaWithAdress>
  <DomainObject.Predmet.ProtustrankaWithAdressOIB>
    <izvorni_sadrzaj>BISTRO NiL I VESELI BUBIMIR j.d.o.o., OIB 97272923882, Selnička ulica 9, 10360 Sesvete</izvorni_sadrzaj>
    <derivirana_varijabla naziv="DomainObject.Predmet.ProtustrankaWithAdressOIB_1">BISTRO NiL I VESELI BUBIMIR j.d.o.o., OIB 97272923882, Selnička ulica 9, 10360 Sesvete</derivirana_varijabla>
  </DomainObject.Predmet.ProtustrankaWithAdressOIB>
  <DomainObject.Predmet.ProtustrankaNazivFormated>
    <izvorni_sadrzaj>BISTRO NiL I VESELI BUBIMIR j.d.o.o.</izvorni_sadrzaj>
    <derivirana_varijabla naziv="DomainObject.Predmet.ProtustrankaNazivFormated_1">BISTRO NiL I VESELI BUBIMIR j.d.o.o.</derivirana_varijabla>
  </DomainObject.Predmet.ProtustrankaNazivFormated>
  <DomainObject.Predmet.ProtustrankaNazivFormatedOIB>
    <izvorni_sadrzaj>BISTRO NiL I VESELI BUBIMIR j.d.o.o., OIB 97272923882</izvorni_sadrzaj>
    <derivirana_varijabla naziv="DomainObject.Predmet.ProtustrankaNazivFormatedOIB_1">BISTRO NiL I VESELI BUBIMIR j.d.o.o., OIB 97272923882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BISTRO NiL I VESELI BUBIMIR j.d.o.o.</item>
    </izvorni_sadrzaj>
    <derivirana_varijabla naziv="DomainObject.Predmet.ProtuStrankaListFormated_1">
      <item>BISTRO NiL I VESELI BUBIMIR j.d.o.o.</item>
    </derivirana_varijabla>
  </DomainObject.Predmet.ProtuStrankaListFormated>
  <DomainObject.Predmet.ProtuStrankaListFormatedOIB>
    <izvorni_sadrzaj>
      <item>BISTRO NiL I VESELI BUBIMIR j.d.o.o., OIB 97272923882</item>
    </izvorni_sadrzaj>
    <derivirana_varijabla naziv="DomainObject.Predmet.ProtuStrankaListFormatedOIB_1">
      <item>BISTRO NiL I VESELI BUBIMIR j.d.o.o., OIB 97272923882</item>
    </derivirana_varijabla>
  </DomainObject.Predmet.ProtuStrankaListFormatedOIB>
  <DomainObject.Predmet.ProtuStrankaListFormatedWithAdress>
    <izvorni_sadrzaj>
      <item>BISTRO NiL I VESELI BUBIMIR j.d.o.o., Selnička ulica 9, 10360 Sesvete</item>
    </izvorni_sadrzaj>
    <derivirana_varijabla naziv="DomainObject.Predmet.ProtuStrankaListFormatedWithAdress_1">
      <item>BISTRO NiL I VESELI BUBIMIR j.d.o.o., Selnička ulica 9, 10360 Sesvete</item>
    </derivirana_varijabla>
  </DomainObject.Predmet.ProtuStrankaListFormatedWithAdress>
  <DomainObject.Predmet.ProtuStrankaListFormatedWithAdressOIB>
    <izvorni_sadrzaj>
      <item>BISTRO NiL I VESELI BUBIMIR j.d.o.o., OIB 97272923882, Selnička ulica 9, 10360 Sesvete</item>
    </izvorni_sadrzaj>
    <derivirana_varijabla naziv="DomainObject.Predmet.ProtuStrankaListFormatedWithAdressOIB_1">
      <item>BISTRO NiL I VESELI BUBIMIR j.d.o.o., OIB 97272923882, Selnička ulica 9, 10360 Sesvete</item>
    </derivirana_varijabla>
  </DomainObject.Predmet.ProtuStrankaListFormatedWithAdressOIB>
  <DomainObject.Predmet.ProtuStrankaListNazivFormated>
    <izvorni_sadrzaj>
      <item>BISTRO NiL I VESELI BUBIMIR j.d.o.o.</item>
    </izvorni_sadrzaj>
    <derivirana_varijabla naziv="DomainObject.Predmet.ProtuStrankaListNazivFormated_1">
      <item>BISTRO NiL I VESELI BUBIMIR j.d.o.o.</item>
    </derivirana_varijabla>
  </DomainObject.Predmet.ProtuStrankaListNazivFormated>
  <DomainObject.Predmet.ProtuStrankaListNazivFormatedOIB>
    <izvorni_sadrzaj>
      <item>BISTRO NiL I VESELI BUBIMIR j.d.o.o., OIB 97272923882</item>
    </izvorni_sadrzaj>
    <derivirana_varijabla naziv="DomainObject.Predmet.ProtuStrankaListNazivFormatedOIB_1">
      <item>BISTRO NiL I VESELI BUBIMIR j.d.o.o., OIB 97272923882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St-210/2017-3</izvorni_sadrzaj>
    <derivirana_varijabla naziv="DomainObject.PoslovniBrojDokumenta_1">St-210/2017-3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BISTRO NiL I VESELI BUBIMIR j.d.o.o.</izvorni_sadrzaj>
    <derivirana_varijabla naziv="DomainObject.Predmet.ProtustrankaIDrugi_1">BISTRO NiL I VESELI BUBIMIR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BISTRO NiL I VESELI BUBIMIR j.d.o.o., OIB 97272923882, Selnička ulica 9, 10360 Sesvete</izvorni_sadrzaj>
    <derivirana_varijabla naziv="DomainObject.Predmet.ProtustrankaIDrugiAdressOIB_1">BISTRO NiL I VESELI BUBIMIR j.d.o.o., OIB 97272923882, Selnička ulica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BISTRO NiL I VESELI BUBIMIR j.d.o.o.</item>
    </izvorni_sadrzaj>
    <derivirana_varijabla naziv="DomainObject.Predmet.SudioniciListNaziv_1">
      <item>FINA Regionalni centar Zagreb</item>
      <item>BISTRO NiL I VESELI BUBIMIR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BISTRO NiL I VESELI BUBIMIR j.d.o.o., OIB 97272923882, Selnička ulica 9,10360 Sesvete</item>
    </izvorni_sadrzaj>
    <derivirana_varijabla naziv="DomainObject.Predmet.SudioniciListAdressOIB_1">
      <item>FINA Regionalni centar Zagreb, OIB 85821130368, Trg svibanjskih žrtava 1995. 1,10000 Zagreb</item>
      <item>BISTRO NiL I VESELI BUBIMIR j.d.o.o., OIB 97272923882, Selnička ulica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97272923882</item>
    </izvorni_sadrzaj>
    <derivirana_varijabla naziv="DomainObject.Predmet.SudioniciListNazivOIB_1">
      <item>, OIB 85821130368</item>
      <item>, OIB 97272923882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1456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2017-03-03T10:18:00Z</dcterms:created>
  <dc:creator>Nada Nekić Plevko</dc:creator>
  <cp:lastModifiedBy>Nada Nekić Plevko</cp:lastModifiedBy>
  <cp:lastPrinted>2017-03-03T10:23:00Z</cp:lastPrinted>
  <dcterms:modified xmlns:xsi="http://www.w3.org/2001/XMLSchema-instance" xsi:type="dcterms:W3CDTF">2017-03-03T10:24:00Z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