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2ede" w14:paraId="7d52ede" w:rsidRDefault="00916AF5" w:rsidP="00916AF5" w:rsidR="00916AF5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AF5" w:rsidP="00916AF5" w:rsidR="00916AF5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916AF5" w:rsidP="00916AF5" w:rsidR="00916AF5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916AF5" w:rsidP="00916AF5" w:rsidR="00916AF5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916AF5" w:rsidP="00916AF5" w:rsidR="00916AF5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St-183/2018-3</w:t>
      </w:r>
    </w:p>
    <w:p w:rsidRDefault="00916AF5" w:rsidP="00916AF5" w:rsidR="00916AF5">
      <w:pPr>
        <w:tabs>
          <w:tab w:pos="516" w:val="left"/>
        </w:tabs>
        <w:rPr>
          <w:sz w:val="24"/>
          <w:szCs w:val="24"/>
          <w:lang w:val="hr-HR"/>
        </w:rPr>
      </w:pPr>
    </w:p>
    <w:p w:rsidRDefault="00916AF5" w:rsidP="00916AF5" w:rsidR="00916AF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916AF5" w:rsidP="00916AF5" w:rsidR="00916AF5">
      <w:pPr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MARICA j.d.o.o. Druškovec (Općina Maruševec), Druškovec 35, OIB: 67572575313, 27. rujna 2018.,</w:t>
      </w:r>
    </w:p>
    <w:p w:rsidRDefault="00916AF5" w:rsidP="00916AF5" w:rsidR="00916AF5">
      <w:pPr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916AF5" w:rsidP="00916AF5" w:rsidR="00916AF5">
      <w:pPr>
        <w:ind w:left="720"/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MARICA j.d.o.o. Druškovec (Općina Maruševec), Druškovec 35, OIB: 67572575313.</w:t>
      </w:r>
    </w:p>
    <w:p w:rsidRDefault="00916AF5" w:rsidP="00916AF5" w:rsidR="00916AF5">
      <w:pPr>
        <w:pStyle w:val="Odlomakpopisa"/>
        <w:ind w:left="1440"/>
        <w:rPr>
          <w:sz w:val="24"/>
          <w:szCs w:val="24"/>
          <w:lang w:val="hr-HR"/>
        </w:rPr>
      </w:pPr>
    </w:p>
    <w:p w:rsidRDefault="00916AF5" w:rsidP="00916AF5" w:rsidR="00916AF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916AF5" w:rsidP="00916AF5" w:rsidR="00916AF5">
      <w:pPr>
        <w:ind w:left="144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listopada 2018. u 10,00 sati</w:t>
      </w:r>
    </w:p>
    <w:p w:rsidRDefault="00916AF5" w:rsidP="00916AF5" w:rsidR="00916AF5">
      <w:pPr>
        <w:ind w:left="1440"/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916AF5" w:rsidP="00916AF5" w:rsidR="00916AF5">
      <w:pPr>
        <w:ind w:left="144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916AF5" w:rsidP="00916AF5" w:rsidR="00916AF5">
      <w:pPr>
        <w:ind w:left="144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dužnika-Marica Lazar, Druškovec, Druškovec 35</w:t>
      </w: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16AF5" w:rsidP="00916AF5" w:rsidR="00916AF5">
      <w:pPr>
        <w:jc w:val="center"/>
        <w:rPr>
          <w:sz w:val="24"/>
          <w:szCs w:val="24"/>
          <w:lang w:val="hr-HR"/>
        </w:rPr>
      </w:pPr>
    </w:p>
    <w:p w:rsidRDefault="00916AF5" w:rsidP="00916AF5" w:rsidR="00916AF5" w:rsidRPr="00916AF5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916AF5">
        <w:rPr>
          <w:sz w:val="24"/>
          <w:szCs w:val="24"/>
          <w:lang w:val="hr-HR"/>
        </w:rPr>
        <w:t xml:space="preserve">Predlagatelj je podnio ovome sudu prijedlog za otvaranje stečajnog postupka nad dužnikom </w:t>
      </w:r>
      <w:r w:rsidRPr="00916AF5">
        <w:rPr>
          <w:rFonts w:eastAsia="Calibri"/>
          <w:sz w:val="24"/>
          <w:szCs w:val="24"/>
          <w:lang w:eastAsia="en-US" w:val="hr-HR"/>
        </w:rPr>
        <w:t>navodeći da dužnik na dan 16. svibnja 2018.</w:t>
      </w:r>
      <w:r w:rsidRPr="00916AF5">
        <w:rPr>
          <w:sz w:val="24"/>
          <w:szCs w:val="24"/>
          <w:lang w:val="hr-HR"/>
        </w:rPr>
        <w:t xml:space="preserve"> u Očevidniku redoslijeda osnova za plaćanje ima evidentirane neizvršene osnove za plaćanje u ukupnom iznosu od 70.118,51 kn, te da dužnik ima dva zaposlena, čime je dokazao da su ispunjene pretpostavke iz čl. 110. Stečajnog zakona (NN 71/15, dalje u tekstu: SZ), te je učinio vjerojatnim postojanje stečajnog razloga - nesposobnosti za plaćanje.</w:t>
      </w:r>
    </w:p>
    <w:p w:rsidRDefault="00916AF5" w:rsidP="00916AF5" w:rsidR="00916AF5" w:rsidRPr="00916AF5">
      <w:pPr>
        <w:pStyle w:val="Tijeloteksta"/>
        <w:jc w:val="both"/>
        <w:rPr>
          <w:sz w:val="24"/>
          <w:szCs w:val="24"/>
          <w:lang w:val="hr-HR"/>
        </w:rPr>
      </w:pPr>
    </w:p>
    <w:p w:rsidRDefault="00916AF5" w:rsidP="00916AF5" w:rsidR="00916AF5" w:rsidRPr="00916AF5">
      <w:pPr>
        <w:pStyle w:val="Tijeloteksta"/>
        <w:jc w:val="both"/>
        <w:rPr>
          <w:sz w:val="24"/>
          <w:szCs w:val="24"/>
          <w:lang w:val="hr-HR"/>
        </w:rPr>
      </w:pPr>
    </w:p>
    <w:p w:rsidRDefault="00916AF5" w:rsidP="00916AF5" w:rsidR="00916AF5" w:rsidRPr="00916AF5">
      <w:pPr>
        <w:pStyle w:val="Tijeloteksta"/>
        <w:ind w:firstLine="720"/>
        <w:jc w:val="both"/>
        <w:rPr>
          <w:sz w:val="24"/>
          <w:szCs w:val="24"/>
          <w:lang w:val="hr-HR"/>
        </w:rPr>
      </w:pPr>
      <w:r w:rsidRPr="00916AF5">
        <w:rPr>
          <w:sz w:val="24"/>
          <w:szCs w:val="24"/>
          <w:lang w:val="hr-HR"/>
        </w:rPr>
        <w:t xml:space="preserve">Zbog navedenog valjalo je u smislu čl. 115., 123. i 128. SZ odlučiti kao u izreci ovog rješenja. </w:t>
      </w:r>
    </w:p>
    <w:p w:rsidRDefault="00916AF5" w:rsidP="00916AF5" w:rsidR="00916AF5" w:rsidRP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27. rujna 2018.</w:t>
      </w:r>
    </w:p>
    <w:p w:rsidRDefault="00916AF5" w:rsidP="00916AF5" w:rsidR="00916AF5">
      <w:pPr>
        <w:ind w:firstLine="720"/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center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16AF5" w:rsidP="00916AF5" w:rsidR="00916AF5">
      <w:pPr>
        <w:ind w:firstLine="720"/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  <w:lang w:val="hr-HR"/>
        </w:rPr>
        <w:t>Marica Lazar, Druškovec, Druškovec 35</w:t>
      </w:r>
    </w:p>
    <w:p w:rsidRDefault="00916AF5" w:rsidP="00916AF5" w:rsidR="00916AF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916AF5" w:rsidP="00916AF5" w:rsidR="00916AF5">
      <w:pPr>
        <w:jc w:val="both"/>
        <w:rPr>
          <w:sz w:val="24"/>
          <w:szCs w:val="24"/>
          <w:lang w:val="hr-HR"/>
        </w:rPr>
      </w:pPr>
    </w:p>
    <w:p w:rsidRDefault="00916AF5" w:rsidP="00916AF5" w:rsidR="00916AF5">
      <w:pPr>
        <w:rPr>
          <w:sz w:val="24"/>
          <w:szCs w:val="24"/>
          <w:lang w:val="hr-HR"/>
        </w:rPr>
      </w:pPr>
    </w:p>
    <w:p w:rsidRDefault="00AE649C" w:rsidP="00916AF5" w:rsidR="00AE649C" w:rsidRPr="00916AF5"/>
    <w:sectPr w:rsidSect="0032366B" w:rsidR="00AE649C" w:rsidRPr="00916AF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AF5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6AF5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6AF5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830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St-183/2018-3</izvorni_sadrzaj>
    <derivirana_varijabla naziv="DomainObject.Oznaka_1">St-183/2018-3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MARICA jednostavno društvo s ograničenom odgovornošću za ugostiteljstvo</izvorni_sadrzaj>
    <derivirana_varijabla naziv="DomainObject.Predmet.ProtustrankaFormated_1">  MARICA jednostavno društvo s ograničenom odgovornošću za ugostiteljstvo</derivirana_varijabla>
  </DomainObject.Predmet.ProtustrankaFormated>
  <DomainObject.Predmet.ProtustrankaFormatedOIB>
    <izvorni_sadrzaj>  MARICA jednostavno društvo s ograničenom odgovornošću za ugostiteljstvo, OIB 67572575313</izvorni_sadrzaj>
    <derivirana_varijabla naziv="DomainObject.Predmet.ProtustrankaFormatedOIB_1">  MARICA jednostavno društvo s ograničenom odgovornošću za ugostiteljstvo, OIB 67572575313</derivirana_varijabla>
  </DomainObject.Predmet.ProtustrankaFormatedOIB>
  <DomainObject.Predmet.ProtustrankaFormatedWithAdress>
    <izvorni_sadrzaj> MARICA jednostavno društvo s ograničenom odgovornošću za ugostiteljstvo, Druškovec 35, 42243 Druškovec</izvorni_sadrzaj>
    <derivirana_varijabla naziv="DomainObject.Predmet.ProtustrankaFormatedWithAdress_1"> MARICA jednostavno društvo s ograničenom odgovornošću za ugostiteljstvo, Druškovec 35, 42243 Druškovec</derivirana_varijabla>
  </DomainObject.Predmet.ProtustrankaFormatedWithAdress>
  <DomainObject.Predmet.ProtustrankaFormatedWithAdressOIB>
    <izvorni_sadrzaj> MARICA jednostavno društvo s ograničenom odgovornošću za ugostiteljstvo, OIB 67572575313, Druškovec 35, 42243 Druškovec</izvorni_sadrzaj>
    <derivirana_varijabla naziv="DomainObject.Predmet.ProtustrankaFormatedWithAdressOIB_1"> MARICA jednostavno društvo s ograničenom odgovornošću za ugostiteljstvo, OIB 67572575313, Druškovec 35, 42243 Druškovec</derivirana_varijabla>
  </DomainObject.Predmet.ProtustrankaFormatedWithAdressOIB>
  <DomainObject.Predmet.ProtustrankaWithAdress>
    <izvorni_sadrzaj>MARICA jednostavno društvo s ograničenom odgovornošću za ugostiteljstvo Druškovec 35, 42243 Druškovec</izvorni_sadrzaj>
    <derivirana_varijabla naziv="DomainObject.Predmet.ProtustrankaWithAdress_1">MARICA jednostavno društvo s ograničenom odgovornošću za ugostiteljstvo Druškovec 35, 42243 Druškovec</derivirana_varijabla>
  </DomainObject.Predmet.ProtustrankaWithAdress>
  <DomainObject.Predmet.ProtustrankaWithAdressOIB>
    <izvorni_sadrzaj>MARICA jednostavno društvo s ograničenom odgovornošću za ugostiteljstvo, OIB 67572575313, Druškovec 35, 42243 Druškovec</izvorni_sadrzaj>
    <derivirana_varijabla naziv="DomainObject.Predmet.ProtustrankaWithAdressOIB_1">MARICA jednostavno društvo s ograničenom odgovornošću za ugostiteljstvo, OIB 67572575313, Druškovec 35, 42243 Druškovec</derivirana_varijabla>
  </DomainObject.Predmet.ProtustrankaWithAdressOIB>
  <DomainObject.Predmet.ProtustrankaNazivFormated>
    <izvorni_sadrzaj>MARICA jednostavno društvo s ograničenom odgovornošću za ugostiteljstvo</izvorni_sadrzaj>
    <derivirana_varijabla naziv="DomainObject.Predmet.ProtustrankaNazivFormated_1">MARICA jednostavno društvo s ograničenom odgovornošću za ugostiteljstvo</derivirana_varijabla>
  </DomainObject.Predmet.ProtustrankaNazivFormated>
  <DomainObject.Predmet.ProtustrankaNazivFormatedOIB>
    <izvorni_sadrzaj>MARICA jednostavno društvo s ograničenom odgovornošću za ugostiteljstvo, OIB 67572575313</izvorni_sadrzaj>
    <derivirana_varijabla naziv="DomainObject.Predmet.ProtustrankaNazivFormatedOIB_1">MARICA jednostavno društvo s ograničenom odgovornošću za ugostiteljstvo, OIB 67572575313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70118.51</izvorni_sadrzaj>
    <derivirana_varijabla naziv="DomainObject.Predmet.TrenutnaVrijednost_1">70118.51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MARICA jednostavno društvo s ograničenom odgovornošću za ugostiteljstvo</item>
    </izvorni_sadrzaj>
    <derivirana_varijabla naziv="DomainObject.Predmet.ProtuStrankaListFormated_1">
      <item>MARICA jednostavno društvo s ograničenom odgovornošću za ugostiteljstvo</item>
    </derivirana_varijabla>
  </DomainObject.Predmet.ProtuStrankaListFormated>
  <DomainObject.Predmet.ProtuStrankaListFormatedOIB>
    <izvorni_sadrzaj>
      <item>MARICA jednostavno društvo s ograničenom odgovornošću za ugostiteljstvo, OIB 67572575313</item>
    </izvorni_sadrzaj>
    <derivirana_varijabla naziv="DomainObject.Predmet.ProtuStrankaListFormatedOIB_1">
      <item>MARICA jednostavno društvo s ograničenom odgovornošću za ugostiteljstvo, OIB 67572575313</item>
    </derivirana_varijabla>
  </DomainObject.Predmet.ProtuStrankaListFormatedOIB>
  <DomainObject.Predmet.ProtuStrankaListFormatedWithAdress>
    <izvorni_sadrzaj>
      <item>MARICA jednostavno društvo s ograničenom odgovornošću za ugostiteljstvo, Druškovec 35, 42243 Druškovec</item>
    </izvorni_sadrzaj>
    <derivirana_varijabla naziv="DomainObject.Predmet.ProtuStrankaListFormatedWithAdress_1">
      <item>MARICA jednostavno društvo s ograničenom odgovornošću za ugostiteljstvo, Druškovec 35, 42243 Druškovec</item>
    </derivirana_varijabla>
  </DomainObject.Predmet.ProtuStrankaListFormatedWithAdress>
  <DomainObject.Predmet.ProtuStrankaListFormatedWithAdressOIB>
    <izvorni_sadrzaj>
      <item>MARICA jednostavno društvo s ograničenom odgovornošću za ugostiteljstvo, OIB 67572575313, Druškovec 35, 42243 Druškovec</item>
    </izvorni_sadrzaj>
    <derivirana_varijabla naziv="DomainObject.Predmet.ProtuStrankaListFormatedWithAdressOIB_1">
      <item>MARICA jednostavno društvo s ograničenom odgovornošću za ugostiteljstvo, OIB 67572575313, Druškovec 35, 42243 Druškovec</item>
    </derivirana_varijabla>
  </DomainObject.Predmet.ProtuStrankaListFormatedWithAdressOIB>
  <DomainObject.Predmet.ProtuStrankaListNazivFormated>
    <izvorni_sadrzaj>
      <item>MARICA jednostavno društvo s ograničenom odgovornošću za ugostiteljstvo</item>
    </izvorni_sadrzaj>
    <derivirana_varijabla naziv="DomainObject.Predmet.ProtuStrankaListNazivFormated_1">
      <item>MARICA jednostavno društvo s ograničenom odgovornošću za ugostiteljstvo</item>
    </derivirana_varijabla>
  </DomainObject.Predmet.ProtuStrankaListNazivFormated>
  <DomainObject.Predmet.ProtuStrankaListNazivFormatedOIB>
    <izvorni_sadrzaj>
      <item>MARICA jednostavno društvo s ograničenom odgovornošću za ugostiteljstvo, OIB 67572575313</item>
    </izvorni_sadrzaj>
    <derivirana_varijabla naziv="DomainObject.Predmet.ProtuStrankaListNazivFormatedOIB_1">
      <item>MARICA jednostavno društvo s ograničenom odgovornošću za ugostiteljstvo, OIB 67572575313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St-183/2018-3</izvorni_sadrzaj>
    <derivirana_varijabla naziv="DomainObject.PoslovniBrojDokumenta_1">St-183/2018-3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MARICA jednostavno društvo s ograničenom odgovornošću za ugostiteljstvo</izvorni_sadrzaj>
    <derivirana_varijabla naziv="DomainObject.Predmet.ProtustrankaIDrugi_1">MARICA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MARICA jednostavno društvo s ograničenom odgovornošću za ugostiteljstvo, OIB 67572575313, Druškovec 35, 42243 Druškovec</izvorni_sadrzaj>
    <derivirana_varijabla naziv="DomainObject.Predmet.ProtustrankaIDrugiAdressOIB_1">MARICA jednostavno društvo s ograničenom odgovornošću za ugostiteljstvo, OIB 67572575313, Druškovec 35, 42243 Druškovec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MARICA jednostavno društvo s ograničenom odgovornošću za ugostiteljstvo</item>
      <item>Sudski registar</item>
    </izvorni_sadrzaj>
    <derivirana_varijabla naziv="DomainObject.Predmet.SudioniciListNaziv_1">
      <item>Financijska agencija</item>
      <item>MARICA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MARICA jednostavno društvo s ograničenom odgovornošću za ugostiteljstvo, OIB 67572575313, Druškovec 35,42243 Druškovec</item>
      <item>Sudski registar</item>
    </izvorni_sadrzaj>
    <derivirana_varijabla naziv="DomainObject.Predmet.SudioniciListAdressOIB_1">
      <item>Financijska agencija, OIB 85821130368, A. Cesarca 2,42000 Varaždin</item>
      <item>MARICA jednostavno društvo s ograničenom odgovornošću za ugostiteljstvo, OIB 67572575313, Druškovec 35,42243 Druškovec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39535-ACF4-4629-A1EE-9319CB294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1831</properties:Characters>
  <properties:Lines>74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2018-09-27T07:37:00Z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