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c5f75" w14:paraId="8cc5f75" w:rsidRDefault="003727A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727AD" w:rsidP="003727AD" w:rsidR="00AE649C">
      <w:pPr>
        <w:pStyle w:val="NormaleSPIS"/>
        <w:spacing w:after="0"/>
      </w:pPr>
      <w:r>
        <w:t xml:space="preserve">         Republika Hrvatska</w:t>
      </w:r>
    </w:p>
    <w:p w:rsidRDefault="003727AD" w:rsidP="003727AD" w:rsidR="003727AD">
      <w:pPr>
        <w:pStyle w:val="NormaleSPIS"/>
        <w:spacing w:after="0"/>
      </w:pPr>
      <w:r>
        <w:t xml:space="preserve">     Trgovački sud u Bjelovaru</w:t>
      </w:r>
    </w:p>
    <w:p w:rsidRDefault="003727AD" w:rsidP="003727AD" w:rsidR="003727AD">
      <w:pPr>
        <w:pStyle w:val="NormaleSPIS"/>
        <w:spacing w:after="0"/>
      </w:pPr>
      <w:r>
        <w:t>Bjelovar, Šetalište dr.I.Lebovića 42.</w:t>
      </w:r>
    </w:p>
    <w:p w:rsidRDefault="003727AD" w:rsidP="003727AD" w:rsidR="003727AD">
      <w:pPr>
        <w:pStyle w:val="NormaleSPIS"/>
        <w:jc w:val="right"/>
      </w:pPr>
      <w:r>
        <w:t>Poslovni broj:7 St-683/2018-23</w:t>
      </w:r>
    </w:p>
    <w:p w:rsidRDefault="003727AD" w:rsidP="003727AD" w:rsidR="003727AD">
      <w:pPr>
        <w:pStyle w:val="NormaleSPIS"/>
        <w:spacing w:after="0"/>
        <w:jc w:val="right"/>
        <w:rPr>
          <w:b/>
        </w:rPr>
      </w:pPr>
    </w:p>
    <w:p w:rsidRDefault="003727AD" w:rsidP="003727AD" w:rsidR="003727AD">
      <w:pPr>
        <w:jc w:val="center"/>
      </w:pPr>
      <w:r>
        <w:t>U  I M E  R E P U B L I K E   H R V A T  S K E</w:t>
      </w:r>
    </w:p>
    <w:p w:rsidRDefault="003727AD" w:rsidP="003727AD" w:rsidR="003727AD">
      <w:pPr>
        <w:jc w:val="center"/>
      </w:pPr>
      <w:r>
        <w:t xml:space="preserve"> R J E Š E N J E</w:t>
      </w:r>
    </w:p>
    <w:p w:rsidRDefault="003727AD" w:rsidP="003727AD" w:rsidR="003727AD">
      <w:pPr>
        <w:spacing w:after="0"/>
        <w:jc w:val="center"/>
        <w:rPr>
          <w:b/>
        </w:rPr>
      </w:pPr>
    </w:p>
    <w:p w:rsidRDefault="003727AD" w:rsidP="003727AD" w:rsidR="003727AD">
      <w:pPr>
        <w:ind w:firstLine="720"/>
        <w:jc w:val="both"/>
      </w:pPr>
      <w:r>
        <w:t xml:space="preserve">Trgovački sud u Bjelovaru, po sucu Tomislavu Mrazović, u stečajnom postupku nad dužnikom MMA j.d.o.o. iz </w:t>
      </w:r>
      <w:proofErr w:type="spellStart"/>
      <w:r>
        <w:t>Rovišća</w:t>
      </w:r>
      <w:proofErr w:type="spellEnd"/>
      <w:r>
        <w:t xml:space="preserve">, Ulica Ante Starčevića 1, MBS 010098160, OIB 11426609695, 27. veljače 2019. </w:t>
      </w:r>
    </w:p>
    <w:p w:rsidRDefault="003727AD" w:rsidP="003727AD" w:rsidR="003727AD">
      <w:pPr>
        <w:jc w:val="center"/>
        <w:rPr>
          <w:b/>
        </w:rPr>
      </w:pPr>
      <w:r>
        <w:t>r i j e š i o   j e</w:t>
      </w:r>
    </w:p>
    <w:p w:rsidRDefault="003727AD" w:rsidP="003727AD" w:rsidR="003727AD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 xml:space="preserve">nad dužnikom MMA j.d.o.o. iz </w:t>
      </w:r>
      <w:proofErr w:type="spellStart"/>
      <w:r>
        <w:t>Rovišća</w:t>
      </w:r>
      <w:proofErr w:type="spellEnd"/>
      <w:r>
        <w:t>, Ulica Ante Starčevića 1, MBS 010098160, OIB 11426609695.</w:t>
      </w:r>
    </w:p>
    <w:p w:rsidRDefault="003727AD" w:rsidP="003727AD" w:rsidR="003727AD">
      <w:pPr>
        <w:ind w:firstLine="851"/>
        <w:jc w:val="both"/>
      </w:pPr>
      <w:r>
        <w:t>2</w:t>
      </w:r>
      <w:r>
        <w:rPr>
          <w:b/>
        </w:rPr>
        <w:t>.</w:t>
      </w:r>
      <w:r>
        <w:t xml:space="preserve">Za stečajnu upraviteljicu imenuje se Biserka Jakić iz Zagreba, </w:t>
      </w:r>
      <w:proofErr w:type="spellStart"/>
      <w:r>
        <w:t>M.Haberlea</w:t>
      </w:r>
      <w:proofErr w:type="spellEnd"/>
      <w:r>
        <w:t xml:space="preserve"> 10, OIB 24564164619.</w:t>
      </w:r>
    </w:p>
    <w:p w:rsidRDefault="003727AD" w:rsidP="003727AD" w:rsidR="003727AD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 xml:space="preserve">nad dužnikom MMA j.d.o.o. iz </w:t>
      </w:r>
      <w:proofErr w:type="spellStart"/>
      <w:r>
        <w:t>Rovišća</w:t>
      </w:r>
      <w:proofErr w:type="spellEnd"/>
      <w:r>
        <w:t>, Ulica Ante Starčevića 1, MBS 010098160, OIB 11426609695.</w:t>
      </w:r>
    </w:p>
    <w:p w:rsidRDefault="003727AD" w:rsidP="003727AD" w:rsidR="003727AD">
      <w:pPr>
        <w:jc w:val="both"/>
        <w:rPr>
          <w:b/>
        </w:rPr>
      </w:pPr>
      <w:r>
        <w:tab/>
        <w:t>4.Stečajni postupak je otvoren i zaključen s danom 27. veljače 2019. godine u</w:t>
      </w:r>
      <w:r>
        <w:rPr>
          <w:b/>
        </w:rPr>
        <w:t xml:space="preserve"> </w:t>
      </w:r>
      <w:r>
        <w:t>11,30 sati, kada je ovo rješenje stavljeno na e-oglasnu ploču ovog suda.</w:t>
      </w:r>
    </w:p>
    <w:p w:rsidRDefault="003727AD" w:rsidP="003727AD" w:rsidR="003727AD">
      <w:pPr>
        <w:jc w:val="both"/>
      </w:pPr>
      <w:r>
        <w:tab/>
        <w:t>5.Nakon pravomoćnosti ovoga rješenja stečajni dužnik će se brisati iz sudskog registra.</w:t>
      </w:r>
    </w:p>
    <w:p w:rsidRDefault="003727AD" w:rsidP="003727AD" w:rsidR="003727AD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3727AD" w:rsidP="003727AD" w:rsidR="003727AD">
      <w:pPr>
        <w:jc w:val="center"/>
        <w:rPr>
          <w:b/>
        </w:rPr>
      </w:pPr>
      <w:r>
        <w:t>Obrazloženje</w:t>
      </w:r>
    </w:p>
    <w:p w:rsidRDefault="003727AD" w:rsidP="003727AD" w:rsidR="003727AD">
      <w:pPr>
        <w:ind w:firstLine="720"/>
        <w:jc w:val="both"/>
      </w:pPr>
      <w:r>
        <w:t xml:space="preserve">Na prijedlog predlagatelja FINA, RC Zagreb, Podružnica Bjelovar, za otvaranje stečajnog postupka nad dužnikom MMA j.d.o.o. iz </w:t>
      </w:r>
      <w:proofErr w:type="spellStart"/>
      <w:r>
        <w:t>Rovišća</w:t>
      </w:r>
      <w:proofErr w:type="spellEnd"/>
      <w:r>
        <w:t xml:space="preserve">, Ulica Ante Starčevića 1, MBS 010098160, OIB 11426609695, sud je pokrenuo postupak radi utvrđivanja uvjeta za otvaranje stečajnog postupka nad dužnikom, te u tom postupku utvrdio da dužnik nema imovine kojom bi se mogli pokriti troškovi stečajnog postupka, slijedom čega je svojim rješenjem 7 St-683/2018-19 od dana 30.01.2019.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</w:t>
      </w:r>
    </w:p>
    <w:p w:rsidRDefault="003727AD" w:rsidP="003727AD" w:rsidR="003727AD">
      <w:pPr>
        <w:spacing w:after="0"/>
        <w:ind w:firstLine="720"/>
        <w:jc w:val="center"/>
      </w:pPr>
      <w:r>
        <w:lastRenderedPageBreak/>
        <w:t>2</w:t>
      </w:r>
    </w:p>
    <w:p w:rsidRDefault="003727AD" w:rsidP="003727AD" w:rsidR="003727AD">
      <w:pPr>
        <w:ind w:firstLine="720"/>
        <w:jc w:val="right"/>
      </w:pPr>
      <w:r>
        <w:t>Poslovni broj:7 St-683/2018-23</w:t>
      </w:r>
    </w:p>
    <w:p w:rsidRDefault="003727AD" w:rsidP="003727AD" w:rsidR="003727AD">
      <w:pPr>
        <w:jc w:val="both"/>
      </w:pPr>
      <w:bookmarkStart w:name="_GoBack" w:id="0"/>
      <w:bookmarkEnd w:id="0"/>
      <w:r>
        <w:t xml:space="preserve">poziv i rješenje objavljeni su na e-oglasnoj ploči Trgovačkog suda u Bjelovaru dana 30.01.2019.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3727AD" w:rsidP="003727AD" w:rsidR="003727AD">
      <w:pPr>
        <w:ind w:firstLine="720"/>
        <w:jc w:val="center"/>
      </w:pPr>
      <w:r>
        <w:t xml:space="preserve">Bjelovar 27. veljače 2019. </w:t>
      </w:r>
    </w:p>
    <w:p w:rsidRDefault="003727AD" w:rsidP="003727AD" w:rsidR="003727AD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Sudac</w:t>
      </w:r>
    </w:p>
    <w:p w:rsidRDefault="003727AD" w:rsidP="003727AD" w:rsidR="003727AD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</w:t>
      </w:r>
      <w:r>
        <w:t xml:space="preserve">           Tomislav Mrazović,v.r.</w:t>
      </w:r>
    </w:p>
    <w:p w:rsidRDefault="003727AD" w:rsidP="003727AD" w:rsidR="003727AD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3727AD" w:rsidP="003727AD" w:rsidR="003727AD">
      <w:pPr>
        <w:ind w:firstLine="720"/>
        <w:jc w:val="both"/>
      </w:pPr>
      <w:r>
        <w:t xml:space="preserve">                                                                                       </w:t>
      </w:r>
      <w:r>
        <w:t xml:space="preserve">  </w:t>
      </w:r>
      <w:r>
        <w:t xml:space="preserve">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3727AD" w:rsidP="003727AD" w:rsidR="003727AD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3727AD" w:rsidP="003727AD" w:rsidR="003727AD">
      <w:pPr>
        <w:jc w:val="both"/>
      </w:pPr>
    </w:p>
    <w:p w:rsidRDefault="003727AD" w:rsidP="003727AD" w:rsidR="003727AD">
      <w:pPr>
        <w:ind w:firstLine="720"/>
        <w:jc w:val="both"/>
      </w:pPr>
    </w:p>
    <w:sectPr w:rsidSect="0032366B" w:rsidR="003727AD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7A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646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St-683/2018-23</izvorni_sadrzaj>
    <derivirana_varijabla naziv="DomainObject.Oznaka_1">St-683/2018-23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St-683/2018</izvorni_sadrzaj>
    <derivirana_varijabla naziv="DomainObject.Predmet.OznakaBroj_1">St-683/2018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MMA jednostavno društvo s ograničenom odgovornošću zastupanog po punomoćniku Ana Ćuk</izvorni_sadrzaj>
    <derivirana_varijabla naziv="DomainObject.Predmet.ProtustrankaFormated_1">  MMA jednostavno društvo s ograničenom odgovornošću zastupanog po punomoćniku Ana Ćuk</derivirana_varijabla>
  </DomainObject.Predmet.ProtustrankaFormated>
  <DomainObject.Predmet.ProtustrankaFormatedOIB>
    <izvorni_sadrzaj>  MMA jednostavno društvo s ograničenom odgovornošću, OIB 11426609695 zastupanog po punomoćniku Ana Ćuk</izvorni_sadrzaj>
    <derivirana_varijabla naziv="DomainObject.Predmet.ProtustrankaFormatedOIB_1">  MMA jednostavno društvo s ograničenom odgovornošću, OIB 11426609695 zastupanog po punomoćniku Ana Ćuk</derivirana_varijabla>
  </DomainObject.Predmet.ProtustrankaFormatedOIB>
  <DomainObject.Predmet.ProtustrankaFormatedWithAdress>
    <izvorni_sadrzaj> MMA jednostavno društvo s ograničenom odgovornošću, Ulica Ante Starčevića 1, 43000 Rovišće zastupanog po punomoćniku Ana Ćuk</izvorni_sadrzaj>
    <derivirana_varijabla naziv="DomainObject.Predmet.ProtustrankaFormatedWithAdress_1"> MMA jednostavno društvo s ograničenom odgovornošću, Ulica Ante Starčevića 1, 43000 Rovišće zastupanog po punomoćniku Ana Ćuk</derivirana_varijabla>
  </DomainObject.Predmet.ProtustrankaFormatedWithAdress>
  <DomainObject.Predmet.ProtustrankaFormatedWithAdressOIB>
    <izvorni_sadrzaj> MMA jednostavno društvo s ograničenom odgovornošću, OIB 11426609695, Ulica Ante Starčevića 1, 43000 Rovišće zastupanog po punomoćniku Ana Ćuk</izvorni_sadrzaj>
    <derivirana_varijabla naziv="DomainObject.Predmet.ProtustrankaFormatedWithAdressOIB_1"> MMA jednostavno društvo s ograničenom odgovornošću, OIB 11426609695, Ulica Ante Starčevića 1, 43000 Rovišće zastupanog po punomoćniku Ana Ćuk</derivirana_varijabla>
  </DomainObject.Predmet.ProtustrankaFormatedWithAdressOIB>
  <DomainObject.Predmet.ProtustrankaWithAdress>
    <izvorni_sadrzaj>MMA jednostavno društvo s ograničenom odgovornošću Ulica Ante Starčevića 1, 43000 Rovišće</izvorni_sadrzaj>
    <derivirana_varijabla naziv="DomainObject.Predmet.ProtustrankaWithAdress_1">MMA jednostavno društvo s ograničenom odgovornošću Ulica Ante Starčevića 1, 43000 Rovišće</derivirana_varijabla>
  </DomainObject.Predmet.ProtustrankaWithAdress>
  <DomainObject.Predmet.ProtustrankaWithAdressOIB>
    <izvorni_sadrzaj>MMA jednostavno društvo s ograničenom odgovornošću, OIB 11426609695, Ulica Ante Starčevića 1, 43000 Rovišće</izvorni_sadrzaj>
    <derivirana_varijabla naziv="DomainObject.Predmet.ProtustrankaWithAdressOIB_1">MMA jednostavno društvo s ograničenom odgovornošću, OIB 11426609695, Ulica Ante Starčevića 1, 43000 Rovišće</derivirana_varijabla>
  </DomainObject.Predmet.ProtustrankaWithAdressOIB>
  <DomainObject.Predmet.ProtustrankaNazivFormated>
    <izvorni_sadrzaj>MMA jednostavno društvo s ograničenom odgovornošću</izvorni_sadrzaj>
    <derivirana_varijabla naziv="DomainObject.Predmet.ProtustrankaNazivFormated_1">MMA jednostavno društvo s ograničenom odgovornošću</derivirana_varijabla>
  </DomainObject.Predmet.ProtustrankaNazivFormated>
  <DomainObject.Predmet.ProtustrankaNazivFormatedOIB>
    <izvorni_sadrzaj>MMA jednostavno društvo s ograničenom odgovornošću, OIB 11426609695</izvorni_sadrzaj>
    <derivirana_varijabla naziv="DomainObject.Predmet.ProtustrankaNazivFormatedOIB_1">MMA jednostavno društvo s ograničenom odgovornošću, OIB 11426609695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MMA jednostavno društvo s ograničenom odgovornošću zastupanog po punomoćniku Ana Ćuk</item>
    </izvorni_sadrzaj>
    <derivirana_varijabla naziv="DomainObject.Predmet.ProtuStrankaListFormated_1">
      <item>MMA jednostavno društvo s ograničenom odgovornošću zastupanog po punomoćniku Ana Ćuk</item>
    </derivirana_varijabla>
  </DomainObject.Predmet.ProtuStrankaListFormated>
  <DomainObject.Predmet.ProtuStrankaListFormatedOIB>
    <izvorni_sadrzaj>
      <item>MMA jednostavno društvo s ograničenom odgovornošću, OIB 11426609695 zastupanog po punomoćniku Ana Ćuk</item>
    </izvorni_sadrzaj>
    <derivirana_varijabla naziv="DomainObject.Predmet.ProtuStrankaListFormatedOIB_1">
      <item>MMA jednostavno društvo s ograničenom odgovornošću, OIB 11426609695 zastupanog po punomoćniku Ana Ćuk</item>
    </derivirana_varijabla>
  </DomainObject.Predmet.ProtuStrankaListFormatedOIB>
  <DomainObject.Predmet.ProtuStrankaListFormatedWithAdress>
    <izvorni_sadrzaj>
      <item>MMA jednostavno društvo s ograničenom odgovornošću, Ulica Ante Starčevića 1, 43000 Rovišće zastupanog po punomoćniku Ana Ćuk</item>
    </izvorni_sadrzaj>
    <derivirana_varijabla naziv="DomainObject.Predmet.ProtuStrankaListFormatedWithAdress_1">
      <item>MMA jednostavno društvo s ograničenom odgovornošću, Ulica Ante Starčevića 1, 43000 Rovišće zastupanog po punomoćniku Ana Ćuk</item>
    </derivirana_varijabla>
  </DomainObject.Predmet.ProtuStrankaListFormatedWithAdress>
  <DomainObject.Predmet.ProtuStrankaListFormatedWithAdressOIB>
    <izvorni_sadrzaj>
      <item>MMA jednostavno društvo s ograničenom odgovornošću, OIB 11426609695, Ulica Ante Starčevića 1, 43000 Rovišće zastupanog po punomoćniku Ana Ćuk</item>
    </izvorni_sadrzaj>
    <derivirana_varijabla naziv="DomainObject.Predmet.ProtuStrankaListFormatedWithAdressOIB_1">
      <item>MMA jednostavno društvo s ograničenom odgovornošću, OIB 11426609695, Ulica Ante Starčevića 1, 43000 Rovišće zastupanog po punomoćniku Ana Ćuk</item>
    </derivirana_varijabla>
  </DomainObject.Predmet.ProtuStrankaListFormatedWithAdressOIB>
  <DomainObject.Predmet.ProtuStrankaListNazivFormated>
    <izvorni_sadrzaj>
      <item>MMA jednostavno društvo s ograničenom odgovornošću</item>
    </izvorni_sadrzaj>
    <derivirana_varijabla naziv="DomainObject.Predmet.ProtuStrankaListNazivFormated_1">
      <item>MMA jednostavno društvo s ograničenom odgovornošću</item>
    </derivirana_varijabla>
  </DomainObject.Predmet.ProtuStrankaListNazivFormated>
  <DomainObject.Predmet.ProtuStrankaListNazivFormatedOIB>
    <izvorni_sadrzaj>
      <item>MMA jednostavno društvo s ograničenom odgovornošću, OIB 11426609695</item>
    </izvorni_sadrzaj>
    <derivirana_varijabla naziv="DomainObject.Predmet.ProtuStrankaListNazivFormatedOIB_1">
      <item>MMA jednostavno društvo s ograničenom odgovornošću, OIB 11426609695</item>
    </derivirana_varijabla>
  </DomainObject.Predmet.ProtuStrankaListNazivFormatedOIB>
  <DomainObject.Predmet.OstaliListFormated>
    <izvorni_sadrzaj>
      <item>Ana Ćuk punomoćnik sudionika u postupku MMA jednostavno društvo s ograničenom odgovornošću</item>
    </izvorni_sadrzaj>
    <derivirana_varijabla naziv="DomainObject.Predmet.OstaliListFormated_1">
      <item>Ana Ćuk punomoćnik sudionika u postupku MMA jednostavno društvo s ograničenom odgovornošću</item>
    </derivirana_varijabla>
  </DomainObject.Predmet.OstaliListFormated>
  <DomainObject.Predmet.OstaliListFormatedOIB>
    <izvorni_sadrzaj>
      <item>Ana Ćuk, OIB 73807814250 punomoćnik sudionika u postupku MMA jednostavno društvo s ograničenom odgovornošću</item>
    </izvorni_sadrzaj>
    <derivirana_varijabla naziv="DomainObject.Predmet.OstaliListFormatedOIB_1">
      <item>Ana Ćuk, OIB 73807814250 punomoćnik sudionika u postupku MMA jednostavno društvo s ograničenom odgovornošću</item>
    </derivirana_varijabla>
  </DomainObject.Predmet.OstaliListFormatedOIB>
  <DomainObject.Predmet.OstaliListFormatedWithAdress>
    <izvorni_sadrzaj>
      <item>Ana Ćuk, Ulica Ante Starčevića 1, 43000 Rovišće punomoćnik sudionika u postupku MMA jednostavno društvo s ograničenom odgovornošću</item>
    </izvorni_sadrzaj>
    <derivirana_varijabla naziv="DomainObject.Predmet.OstaliListFormatedWithAdress_1">
      <item>Ana Ćuk, Ulica Ante Starčevića 1, 43000 Rovišće punomoćnik sudionika u postupku MMA jednostavno društvo s ograničenom odgovornošću</item>
    </derivirana_varijabla>
  </DomainObject.Predmet.OstaliListFormatedWithAdress>
  <DomainObject.Predmet.OstaliListFormatedWithAdressOIB>
    <izvorni_sadrzaj>
      <item>Ana Ćuk, OIB 73807814250, Ulica Ante Starčevića 1, 43000 Rovišće punomoćnik sudionika u postupku MMA jednostavno društvo s ograničenom odgovornošću</item>
    </izvorni_sadrzaj>
    <derivirana_varijabla naziv="DomainObject.Predmet.OstaliListFormatedWithAdressOIB_1">
      <item>Ana Ćuk, OIB 73807814250, Ulica Ante Starčevića 1, 43000 Rovišće punomoćnik sudionika u postupku MMA jednostavno društvo s ograničenom odgovornošću</item>
    </derivirana_varijabla>
  </DomainObject.Predmet.OstaliListFormatedWithAdressOIB>
  <DomainObject.Predmet.OstaliListNazivFormated>
    <izvorni_sadrzaj>
      <item>Ana Ćuk</item>
    </izvorni_sadrzaj>
    <derivirana_varijabla naziv="DomainObject.Predmet.OstaliListNazivFormated_1">
      <item>Ana Ćuk</item>
    </derivirana_varijabla>
  </DomainObject.Predmet.OstaliListNazivFormated>
  <DomainObject.Predmet.OstaliListNazivFormatedOIB>
    <izvorni_sadrzaj>
      <item>Ana Ćuk, OIB 73807814250</item>
    </izvorni_sadrzaj>
    <derivirana_varijabla naziv="DomainObject.Predmet.OstaliListNazivFormatedOIB_1">
      <item>Ana Ćuk, OIB 73807814250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>St-683/2018-23</izvorni_sadrzaj>
    <derivirana_varijabla naziv="DomainObject.PoslovniBrojDokumenta_1">St-683/2018-23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MMA jednostavno društvo s ograničenom odgovornošću</izvorni_sadrzaj>
    <derivirana_varijabla naziv="DomainObject.Predmet.ProtustrankaIDrugi_1">MMA jednostavno društvo s ograničenom odgovornošću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MMA jednostavno društvo s ograničenom odgovornošću, OIB 11426609695, Ulica Ante Starčevića 1, 43000 Rovišće</izvorni_sadrzaj>
    <derivirana_varijabla naziv="DomainObject.Predmet.ProtustrankaIDrugiAdressOIB_1">MMA jednostavno društvo s ograničenom odgovornošću, OIB 11426609695, Ulica Ante Starčevića 1, 43000 Rovišće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MMA jednostavno društvo s ograničenom odgovornošću</item>
      <item>Ana Ćuk</item>
    </izvorni_sadrzaj>
    <derivirana_varijabla naziv="DomainObject.Predmet.SudioniciListNaziv_1">
      <item>FINA, RC ZAGREB, Podružnica BJELOVAR</item>
      <item>MMA jednostavno društvo s ograničenom odgovornošću</item>
      <item>Ana Ćuk</item>
    </derivirana_varijabla>
  </DomainObject.Predmet.SudioniciListNaziv>
  <DomainObject.Predmet.SudioniciListAdressOIB>
    <izvorni_sadrzaj>
      <item>FINA, RC ZAGREB, Podružnica BJELOVAR, OIB 85821130368, F. Supila 4,43000 Bjelovar</item>
      <item>MMA jednostavno društvo s ograničenom odgovornošću, OIB 11426609695, Ulica Ante Starčevića 1,43000 Rovišće</item>
      <item>Ana Ćuk, OIB 73807814250, Ulica Ante Starčevića 1,43000 Rovišće</item>
    </izvorni_sadrzaj>
    <derivirana_varijabla naziv="DomainObject.Predmet.SudioniciListAdressOIB_1">
      <item>FINA, RC ZAGREB, Podružnica BJELOVAR, OIB 85821130368, F. Supila 4,43000 Bjelovar</item>
      <item>MMA jednostavno društvo s ograničenom odgovornošću, OIB 11426609695, Ulica Ante Starčevića 1,43000 Rovišće</item>
      <item>Ana Ćuk, OIB 73807814250, Ulica Ante Starčevića 1,43000 Rovišće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C2AABF-582F-48A5-8764-BD4E74C8AF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2659</properties:Characters>
  <properties:Lines>57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2019-02-27T10:29:00Z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St-683/2018-23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