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54a3" w14:paraId="ea154a3" w:rsidRDefault="004C49DE" w:rsidP="004C49DE" w:rsidR="004C49DE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9DE" w:rsidP="004C49DE" w:rsidR="004C49D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4C49DE" w:rsidP="004C49DE" w:rsidR="004C49D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4C49DE" w:rsidP="004C49DE" w:rsidR="004C49D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4C49DE" w:rsidP="004C49DE" w:rsidR="004C49DE">
      <w:pPr>
        <w:rPr>
          <w:rFonts w:cs="Times New Roman" w:eastAsia="Times New Roman"/>
          <w:szCs w:val="24"/>
          <w:lang w:eastAsia="hr-HR"/>
        </w:rPr>
      </w:pPr>
    </w:p>
    <w:p w:rsidRDefault="004C49DE" w:rsidP="004C49DE" w:rsidR="004C49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4C49DE" w:rsidP="004C49DE" w:rsidR="004C49DE">
      <w:pPr>
        <w:jc w:val="center"/>
        <w:rPr>
          <w:rFonts w:cs="Times New Roman" w:eastAsia="Times New Roman"/>
          <w:szCs w:val="24"/>
          <w:lang w:eastAsia="hr-HR"/>
        </w:rPr>
      </w:pPr>
    </w:p>
    <w:p w:rsidRDefault="004C49DE" w:rsidP="004C49DE" w:rsidR="004C49D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4C49DE" w:rsidP="004C49DE" w:rsidR="004C49D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4C49DE" w:rsidP="004C49DE" w:rsidR="004C49DE">
      <w:pPr>
        <w:jc w:val="both"/>
        <w:rPr>
          <w:rFonts w:cs="Times New Roman" w:eastAsia="Times New Roman"/>
          <w:szCs w:val="24"/>
          <w:lang w:eastAsia="hr-HR"/>
        </w:rPr>
      </w:pPr>
    </w:p>
    <w:p w:rsidRDefault="004C49DE" w:rsidP="004C49DE" w:rsidR="004C49D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 po sucu Mirjani Chour Hršak kao stečajnom sucu, u stečajnom postupku nad stečajnim dužnikom BARO PROJEKT d.o.o. u stečaju, Zagreb, Stenjevečka 33, OIB: 33592493069, dana 18. siječnja 2018. godine</w:t>
      </w:r>
    </w:p>
    <w:p w:rsidRDefault="004C49DE" w:rsidP="004C49DE" w:rsidR="004C49DE">
      <w:pPr>
        <w:tabs>
          <w:tab w:pos="540" w:val="left"/>
        </w:tabs>
        <w:jc w:val="both"/>
      </w:pPr>
    </w:p>
    <w:p w:rsidRDefault="004C49DE" w:rsidP="004C49DE" w:rsidR="004C49DE">
      <w:pPr>
        <w:tabs>
          <w:tab w:pos="540" w:val="left"/>
        </w:tabs>
        <w:jc w:val="center"/>
      </w:pPr>
      <w:r>
        <w:t>r i j e š i o   j e</w:t>
      </w:r>
    </w:p>
    <w:p w:rsidRDefault="004C49DE" w:rsidP="004C49DE" w:rsidR="004C49DE">
      <w:pPr>
        <w:tabs>
          <w:tab w:pos="540" w:val="left"/>
        </w:tabs>
        <w:ind w:firstLine="168" w:left="540"/>
        <w:jc w:val="both"/>
      </w:pPr>
    </w:p>
    <w:p w:rsidRDefault="004C49DE" w:rsidP="004C49DE" w:rsidR="004C49DE">
      <w:pPr>
        <w:tabs>
          <w:tab w:pos="0" w:val="left"/>
          <w:tab w:pos="540" w:val="left"/>
        </w:tabs>
        <w:ind w:left="708"/>
        <w:jc w:val="both"/>
      </w:pPr>
      <w:r>
        <w:t xml:space="preserve">Ispravlja se uvod zaključka ovog suda poslovni broj St-4012/2016-29 od 31. listopada 2017. godine tako da umjesto: </w:t>
      </w:r>
    </w:p>
    <w:p w:rsidRDefault="004C49DE" w:rsidP="004C49DE" w:rsidR="004C49DE">
      <w:pPr>
        <w:tabs>
          <w:tab w:pos="0" w:val="left"/>
          <w:tab w:pos="540" w:val="left"/>
        </w:tabs>
        <w:ind w:left="708"/>
        <w:jc w:val="both"/>
      </w:pPr>
    </w:p>
    <w:p w:rsidRDefault="004C49DE" w:rsidP="004C49DE" w:rsidR="004C49D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t>"OIB: 92963223473" stoji "</w:t>
      </w:r>
      <w:r>
        <w:rPr>
          <w:rFonts w:cs="Times New Roman" w:eastAsia="Times New Roman"/>
          <w:szCs w:val="24"/>
          <w:lang w:eastAsia="hr-HR"/>
        </w:rPr>
        <w:t>OIB: 33592493069".</w:t>
      </w:r>
    </w:p>
    <w:p w:rsidRDefault="004C49DE" w:rsidP="004C49DE" w:rsidR="004C49DE">
      <w:pPr>
        <w:tabs>
          <w:tab w:pos="0" w:val="left"/>
          <w:tab w:pos="540" w:val="left"/>
        </w:tabs>
        <w:ind w:left="708"/>
        <w:jc w:val="both"/>
      </w:pPr>
    </w:p>
    <w:p w:rsidRDefault="004C49DE" w:rsidP="004C49DE" w:rsidR="004C49DE">
      <w:pPr>
        <w:tabs>
          <w:tab w:pos="540" w:val="left"/>
        </w:tabs>
        <w:ind w:firstLine="708"/>
        <w:jc w:val="both"/>
      </w:pPr>
      <w:r>
        <w:t>U ostalom dijelu zaključak ostaje neizmijenjen.</w:t>
      </w:r>
    </w:p>
    <w:p w:rsidRDefault="004C49DE" w:rsidP="004C49DE" w:rsidR="004C49DE">
      <w:pPr>
        <w:tabs>
          <w:tab w:pos="540" w:val="left"/>
        </w:tabs>
        <w:ind w:left="705"/>
        <w:jc w:val="both"/>
      </w:pPr>
    </w:p>
    <w:p w:rsidRDefault="004C49DE" w:rsidP="004C49DE" w:rsidR="004C49DE">
      <w:pPr>
        <w:tabs>
          <w:tab w:pos="540" w:val="left"/>
        </w:tabs>
        <w:jc w:val="center"/>
      </w:pPr>
      <w:r>
        <w:t>Obrazloženje</w:t>
      </w:r>
    </w:p>
    <w:p w:rsidRDefault="004C49DE" w:rsidP="004C49DE" w:rsidR="004C49DE">
      <w:pPr>
        <w:tabs>
          <w:tab w:pos="540" w:val="left"/>
        </w:tabs>
        <w:ind w:left="705"/>
        <w:jc w:val="both"/>
      </w:pPr>
    </w:p>
    <w:p w:rsidRDefault="004C49DE" w:rsidP="004C49DE" w:rsidR="004C49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  <w:t xml:space="preserve">U  </w:t>
      </w:r>
      <w:r w:rsidR="001E1204">
        <w:rPr>
          <w:rFonts w:cs="Times New Roman" w:eastAsia="Times New Roman"/>
          <w:szCs w:val="24"/>
          <w:lang w:eastAsia="hr-HR"/>
        </w:rPr>
        <w:t>zaključku</w:t>
      </w:r>
      <w:r>
        <w:rPr>
          <w:rFonts w:cs="Times New Roman" w:eastAsia="Times New Roman"/>
          <w:szCs w:val="24"/>
          <w:lang w:eastAsia="hr-HR"/>
        </w:rPr>
        <w:t xml:space="preserve"> ovog suda br. St-4012/2016-29 od 31. listopada 2017. godine došlo je do očite pogreške u pisanju, pa je sud donio ovo rješenje sukladno odredbi čl. 342. st. 1, 2. i 4. ZPP-a, a u vezi čl. 10. Stečajnog zakona (NN 71/15, 104/17; dalje:SZ).</w:t>
      </w:r>
    </w:p>
    <w:p w:rsidRDefault="004C49DE" w:rsidP="004C49DE" w:rsidR="004C49DE">
      <w:pPr>
        <w:tabs>
          <w:tab w:pos="540" w:val="left"/>
        </w:tabs>
        <w:ind w:firstLine="540"/>
        <w:jc w:val="both"/>
      </w:pPr>
    </w:p>
    <w:p w:rsidRDefault="004C49DE" w:rsidP="004C49DE" w:rsidR="004C49DE">
      <w:pPr>
        <w:tabs>
          <w:tab w:pos="540" w:val="left"/>
        </w:tabs>
        <w:jc w:val="center"/>
      </w:pPr>
      <w:r>
        <w:t>Zagreb, 18. siječnja 2018.</w:t>
      </w:r>
    </w:p>
    <w:p w:rsidRDefault="004C49DE" w:rsidP="004C49DE" w:rsidR="004C49DE">
      <w:pPr>
        <w:tabs>
          <w:tab w:pos="540" w:val="left"/>
          <w:tab w:pos="1080" w:val="left"/>
        </w:tabs>
        <w:jc w:val="both"/>
      </w:pPr>
    </w:p>
    <w:p w:rsidRDefault="004C49DE" w:rsidP="004C49DE" w:rsidR="004C49DE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4C49DE" w:rsidP="004C49DE" w:rsidR="004C49DE">
      <w:pPr>
        <w:tabs>
          <w:tab w:pos="540" w:val="left"/>
          <w:tab w:pos="6300" w:val="left"/>
        </w:tabs>
        <w:jc w:val="both"/>
      </w:pPr>
    </w:p>
    <w:p w:rsidRDefault="004C49DE" w:rsidP="004C49DE" w:rsidR="004C49DE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HRŠAK</w:t>
      </w:r>
      <w:r w:rsidR="00C464F3">
        <w:t>, v.r.</w:t>
      </w:r>
    </w:p>
    <w:p w:rsidRDefault="004C49DE" w:rsidP="004C49DE" w:rsidR="004C49DE">
      <w:pPr>
        <w:tabs>
          <w:tab w:pos="540" w:val="left"/>
          <w:tab w:pos="6300" w:val="left"/>
        </w:tabs>
        <w:ind w:left="720"/>
        <w:jc w:val="both"/>
      </w:pPr>
    </w:p>
    <w:p w:rsidRDefault="004C49DE" w:rsidP="004C49DE" w:rsidR="004C49DE">
      <w:pPr>
        <w:jc w:val="both"/>
        <w:rPr>
          <w:rFonts w:cs="Times New Roman" w:eastAsia="Times New Roman"/>
          <w:szCs w:val="24"/>
          <w:lang w:eastAsia="hr-HR"/>
        </w:rPr>
      </w:pPr>
    </w:p>
    <w:p w:rsidRDefault="004C49DE" w:rsidP="004C49DE" w:rsidR="004C49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4C49DE" w:rsidP="004C49DE" w:rsidR="004C49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4C49DE" w:rsidP="004C49DE" w:rsidR="004C49DE">
      <w:pPr>
        <w:tabs>
          <w:tab w:pos="540" w:val="left"/>
          <w:tab w:pos="6300" w:val="left"/>
        </w:tabs>
        <w:ind w:left="720"/>
        <w:jc w:val="both"/>
      </w:pPr>
    </w:p>
    <w:p w:rsidRDefault="00C464F3" w:rsidP="00E40762" w:rsidR="00C464F3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C464F3" w:rsidP="00E40762" w:rsidR="00C464F3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4C49DE" w:rsidP="004C49DE" w:rsidR="004C49DE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9DE" w:rsidP="004C49DE" w:rsidR="004C49DE">
      <w:r>
        <w:separator/>
      </w:r>
    </w:p>
  </w:endnote>
  <w:endnote w:id="0" w:type="continuationSeparator">
    <w:p w:rsidRDefault="004C49DE" w:rsidP="004C49DE" w:rsidR="004C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9DE" w:rsidP="004C49DE" w:rsidR="004C49DE">
      <w:r>
        <w:separator/>
      </w:r>
    </w:p>
  </w:footnote>
  <w:footnote w:id="0" w:type="continuationSeparator">
    <w:p w:rsidRDefault="004C49DE" w:rsidP="004C49DE" w:rsidR="004C4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977328"/>
      <w:docPartObj>
        <w:docPartGallery w:val="Page Numbers (Top of Page)"/>
        <w:docPartUnique/>
      </w:docPartObj>
    </w:sdtPr>
    <w:sdtEndPr/>
    <w:sdtContent>
      <w:p w:rsidRDefault="004C49DE" w:rsidR="004C49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204">
          <w:rPr>
            <w:noProof/>
          </w:rPr>
          <w:t>1</w:t>
        </w:r>
        <w:r>
          <w:fldChar w:fldCharType="end"/>
        </w:r>
      </w:p>
    </w:sdtContent>
  </w:sdt>
  <w:p w:rsidRDefault="004C49DE" w:rsidP="004C49DE" w:rsidR="004C49DE">
    <w:pPr>
      <w:pStyle w:val="Zaglavlje"/>
      <w:jc w:val="right"/>
    </w:pPr>
    <w:r>
      <w:t>34. St-4012/2016-33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49DE"/>
    <w:rsid w:val="00045FAF"/>
    <w:rsid w:val="0005710B"/>
    <w:rsid w:val="00096970"/>
    <w:rsid w:val="001033F0"/>
    <w:rsid w:val="00117BC5"/>
    <w:rsid w:val="00193FB6"/>
    <w:rsid w:val="001E1204"/>
    <w:rsid w:val="001E1F87"/>
    <w:rsid w:val="002A523F"/>
    <w:rsid w:val="002F1388"/>
    <w:rsid w:val="00380484"/>
    <w:rsid w:val="003A5CA7"/>
    <w:rsid w:val="003C05E2"/>
    <w:rsid w:val="00431B33"/>
    <w:rsid w:val="004A164D"/>
    <w:rsid w:val="004C49DE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8E6B30"/>
    <w:rsid w:val="009461D1"/>
    <w:rsid w:val="00AF40C4"/>
    <w:rsid w:val="00BA536C"/>
    <w:rsid w:val="00C464F3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9D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C49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9D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49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49DE"/>
  </w:style>
  <w:style w:styleId="Podnoje" w:type="paragraph">
    <w:name w:val="footer"/>
    <w:basedOn w:val="Normal"/>
    <w:link w:val="PodnojeChar"/>
    <w:uiPriority w:val="99"/>
    <w:unhideWhenUsed/>
    <w:rsid w:val="004C49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49DE"/>
  </w:style>
  <w:style w:styleId="Tekstrezerviranogmjesta" w:type="character">
    <w:name w:val="Placeholder Text"/>
    <w:basedOn w:val="Zadanifontodlomka"/>
    <w:uiPriority w:val="99"/>
    <w:semiHidden/>
    <w:rsid w:val="00C46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4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4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4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4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9D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C49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9D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49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49DE"/>
  </w:style>
  <w:style w:styleId="Podnoje" w:type="paragraph">
    <w:name w:val="footer"/>
    <w:basedOn w:val="Normal"/>
    <w:link w:val="PodnojeChar"/>
    <w:uiPriority w:val="99"/>
    <w:unhideWhenUsed/>
    <w:rsid w:val="004C49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49DE"/>
  </w:style>
  <w:style w:styleId="Tekstrezerviranogmjesta" w:type="character">
    <w:name w:val="Placeholder Text"/>
    <w:basedOn w:val="Zadanifontodlomka"/>
    <w:uiPriority w:val="99"/>
    <w:semiHidden/>
    <w:rsid w:val="00C46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4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4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4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4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161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St-4012/2016-33</izvorni_sadrzaj>
    <derivirana_varijabla naziv="DomainObject.Oznaka_1">St-4012/2016-33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St-4012/2016</izvorni_sadrzaj>
    <derivirana_varijabla naziv="DomainObject.Predmet.OznakaBroj_1">St-4012/2016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 PROJEKT d.o.o. zastupanog po punomoćniku Marjan Bijelić</izvorni_sadrzaj>
    <derivirana_varijabla naziv="DomainObject.Predmet.ProtustrankaFormated_1">  BARO PROJEKT d.o.o. zastupanog po punomoćniku Marjan Bijelić</derivirana_varijabla>
  </DomainObject.Predmet.ProtustrankaFormated>
  <DomainObject.Predmet.ProtustrankaFormatedOIB>
    <izvorni_sadrzaj>  BARO PROJEKT d.o.o., OIB 33592493069 zastupanog po punomoćniku Marjan Bijelić</izvorni_sadrzaj>
    <derivirana_varijabla naziv="DomainObject.Predmet.ProtustrankaFormatedOIB_1">  BARO PROJEKT d.o.o., OIB 33592493069 zastupanog po punomoćniku Marjan Bijelić</derivirana_varijabla>
  </DomainObject.Predmet.ProtustrankaFormatedOIB>
  <DomainObject.Predmet.ProtustrankaFormatedWithAdress>
    <izvorni_sadrzaj> BARO PROJEKT d.o.o., Stenjevečka 33, 10000 Zagreb zastupanog po punomoćniku Marjan Bijelić</izvorni_sadrzaj>
    <derivirana_varijabla naziv="DomainObject.Predmet.ProtustrankaFormatedWithAdress_1"> BARO PROJEKT d.o.o., Stenjevečka 33, 10000 Zagreb zastupanog po punomoćniku Marjan Bijelić</derivirana_varijabla>
  </DomainObject.Predmet.ProtustrankaFormatedWithAdress>
  <DomainObject.Predmet.ProtustrankaFormatedWithAdressOIB>
    <izvorni_sadrzaj> BARO PROJEKT d.o.o., OIB 33592493069, Stenjevečka 33, 10000 Zagreb zastupanog po punomoćniku Marjan Bijelić</izvorni_sadrzaj>
    <derivirana_varijabla naziv="DomainObject.Predmet.ProtustrankaFormatedWithAdressOIB_1"> BARO PROJEKT d.o.o., OIB 33592493069, Stenjevečka 33, 10000 Zagreb zastupanog po punomoćniku Marjan Bijelić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</izvorni_sadrzaj>
    <derivirana_varijabla naziv="DomainObject.Predmet.StrankaFormatedWithAdress_1"> FINA Regionalni centar Zagreb, Trg Svibanjskih žrtava 1995.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BARO PROJEKT d.o.o. zastupanog po punomoćniku Marjan Bijelić</item>
    </izvorni_sadrzaj>
    <derivirana_varijabla naziv="DomainObject.Predmet.ProtuStrankaListFormated_1">
      <item>BARO PROJEKT d.o.o. zastupanog po punomoćniku Marjan Bijelić</item>
    </derivirana_varijabla>
  </DomainObject.Predmet.ProtuStrankaListFormated>
  <DomainObject.Predmet.ProtuStrankaListFormatedOIB>
    <izvorni_sadrzaj>
      <item>BARO PROJEKT d.o.o., OIB 33592493069 zastupanog po punomoćniku Marjan Bijelić</item>
    </izvorni_sadrzaj>
    <derivirana_varijabla naziv="DomainObject.Predmet.ProtuStrankaListFormatedOIB_1">
      <item>BARO PROJEKT d.o.o., OIB 33592493069 zastupanog po punomoćniku Marjan Bijelić</item>
    </derivirana_varijabla>
  </DomainObject.Predmet.ProtuStrankaListFormatedOIB>
  <DomainObject.Predmet.ProtuStrankaListFormatedWithAdress>
    <izvorni_sadrzaj>
      <item>BARO PROJEKT d.o.o., Stenjevečka 33, 10000 Zagreb zastupanog po punomoćniku Marjan Bijelić</item>
    </izvorni_sadrzaj>
    <derivirana_varijabla naziv="DomainObject.Predmet.ProtuStrankaListFormatedWithAdress_1">
      <item>BARO PROJEKT d.o.o., Stenjevečka 33, 10000 Zagreb zastupanog po punomoćniku Marjan Bijelić</item>
    </derivirana_varijabla>
  </DomainObject.Predmet.ProtuStrankaListFormatedWithAdress>
  <DomainObject.Predmet.ProtuStrankaListFormatedWithAdressOIB>
    <izvorni_sadrzaj>
      <item>BARO PROJEKT d.o.o., OIB 33592493069, Stenjevečka 33, 10000 Zagreb zastupanog po punomoćniku Marjan Bijelić</item>
    </izvorni_sadrzaj>
    <derivirana_varijabla naziv="DomainObject.Predmet.ProtuStrankaListFormatedWithAdressOIB_1">
      <item>BARO PROJEKT d.o.o., OIB 33592493069, Stenjevečka 33, 10000 Zagreb zastupanog po punomoćniku Marjan Bijelić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 punomoćnik sudionika u postupku BARO PROJEKT d.o.o.</item>
      <item>ŽDO-GRAĐANSKO UPRAVNI ODJEL</item>
    </izvorni_sadrzaj>
    <derivirana_varijabla naziv="DomainObject.Predmet.OstaliListFormated_1">
      <item>Marjan Bijelić punomoćnik sudionika u postupku BARO PROJEKT d.o.o.</item>
      <item>ŽDO-GRAĐANSKO UPRAVNI ODJEL</item>
    </derivirana_varijabla>
  </DomainObject.Predmet.OstaliListFormated>
  <DomainObject.Predmet.OstaliListFormatedOIB>
    <izvorni_sadrzaj>
      <item>Marjan Bijelić, OIB 59339310115 punomoćnik sudionika u postupku BARO PROJEKT d.o.o.</item>
      <item>ŽDO-GRAĐANSKO UPRAVNI ODJEL</item>
    </izvorni_sadrzaj>
    <derivirana_varijabla naziv="DomainObject.Predmet.OstaliListFormatedOIB_1">
      <item>Marjan Bijelić, OIB 59339310115 punomoćnik sudionika u postupku BARO PROJEKT d.o.o.</item>
      <item>ŽDO-GRAĐANSKO UPRAVNI ODJEL</item>
    </derivirana_varijabla>
  </DomainObject.Predmet.OstaliListFormatedOIB>
  <DomainObject.Predmet.OstaliListFormatedWithAdress>
    <izvorni_sadrzaj>
      <item>Marjan Bijelić, Stenjevečka 33, 10000 Zagreb punomoćnik sudionika u postupku BARO PROJEKT d.o.o.</item>
      <item>ŽDO-GRAĐANSKO UPRAVNI ODJEL</item>
    </izvorni_sadrzaj>
    <derivirana_varijabla naziv="DomainObject.Predmet.OstaliListFormatedWithAdress_1">
      <item>Marjan Bijelić, Stenjevečka 33, 10000 Zagreb punomoćnik sudionika u postupku BARO PROJEKT d.o.o.</item>
      <item>ŽDO-GRAĐANSKO UPRAVNI ODJEL</item>
    </derivirana_varijabla>
  </DomainObject.Predmet.OstaliListFormatedWithAdress>
  <DomainObject.Predmet.OstaliListFormatedWithAdressOIB>
    <izvorni_sadrzaj>
      <item>Marjan Bijelić, OIB 59339310115, Stenjevečka 33, 10000 Zagreb punomoćnik sudionika u postupku BARO PROJEKT d.o.o.</item>
      <item>ŽDO-GRAĐANSKO UPRAVNI ODJEL</item>
    </izvorni_sadrzaj>
    <derivirana_varijabla naziv="DomainObject.Predmet.OstaliListFormatedWithAdressOIB_1">
      <item>Marjan Bijelić, OIB 59339310115, Stenjevečka 33, 10000 Zagreb punomoćnik sudionika u postupku BARO PROJEKT d.o.o.</item>
      <item>ŽDO-GRAĐANSKO UPRAVNI ODJEL</item>
    </derivirana_varijabla>
  </DomainObject.Predmet.OstaliListFormatedWithAdressOIB>
  <DomainObject.Predmet.OstaliListNazivFormated>
    <izvorni_sadrzaj>
      <item>Marjan Bijelić</item>
      <item>ŽDO-GRAĐANSKO UPRAVNI ODJEL</item>
    </izvorni_sadrzaj>
    <derivirana_varijabla naziv="DomainObject.Predmet.OstaliListNazivFormated_1">
      <item>Marjan Bijelić</item>
      <item>ŽDO-GRAĐANSKO UPRAVNI ODJEL</item>
    </derivirana_varijabla>
  </DomainObject.Predmet.OstaliListNazivFormated>
  <DomainObject.Predmet.OstaliListNazivFormatedOIB>
    <izvorni_sadrzaj>
      <item>Marjan Bijelić, OIB 59339310115</item>
      <item>ŽDO-GRAĐANSKO UPRAVNI ODJEL</item>
    </izvorni_sadrzaj>
    <derivirana_varijabla naziv="DomainObject.Predmet.OstaliListNazivFormatedOIB_1">
      <item>Marjan Bijelić, OIB 59339310115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St-4012/2016-33</izvorni_sadrzaj>
    <derivirana_varijabla naziv="DomainObject.PoslovniBrojDokumenta_1">St-4012/2016-33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  <item>Marjan Bijelić</item>
      <item>REPUBLIKA HRVATSKA MINISTARSTVO FINANCIJA</item>
      <item>ŽDO-GRAĐANSKO UPRAVNI ODJEL</item>
    </izvorni_sadrzaj>
    <derivirana_varijabla naziv="DomainObject.Predmet.SudioniciListNaziv_1">
      <item>BARO PROJEKT d.o.o.</item>
      <item>FINA Regionalni centar Zagreb</item>
      <item>Marjan Bijelić</item>
      <item>REPUBLIKA HRVATSKA MINISTARSTVO FINANCIJA</item>
      <item>ŽDO-GRAĐANSKO UPRAVNI ODJEL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  <item>, OIB 59339310115</item>
      <item>, OIB 18683136487</item>
      <item>, OIB null</item>
    </izvorni_sadrzaj>
    <derivirana_varijabla naziv="DomainObject.Predmet.SudioniciListNazivOIB_1">
      <item>, OIB 33592493069</item>
      <item>, OIB 85821130368</item>
      <item>, OIB 59339310115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995</properties:Characters>
  <properties:Lines>44</properties:Lines>
  <properties:Paragraphs>19</properties:Paragraphs>
  <properties:TotalTime>6</properties:TotalTime>
  <properties:ScaleCrop>false</properties:ScaleCrop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2018-01-18T12:08:00Z</dcterms:created>
  <dc:creator>Vlasta Bogović Milisavljević</dc:creator>
  <cp:lastModifiedBy>Vlasta Bogović Milisavljević</cp:lastModifiedBy>
  <cp:lastPrinted>2018-01-18T12:23:00Z</cp:lastPrinted>
  <dcterms:modified xmlns:xsi="http://www.w3.org/2001/XMLSchema-instance" xsi:type="dcterms:W3CDTF">2018-01-18T12:24:00Z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St-4012/2016-33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