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9fb6" w14:paraId="2b09fb6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r>
        <w:t xml:space="preserve">    </w:t>
      </w:r>
      <w:r w:rsidR="007D3892">
        <w:t>6 St-</w:t>
      </w:r>
      <w:r w:rsidR="007420AA">
        <w:t>1497</w:t>
      </w:r>
      <w:r w:rsidR="002E2049">
        <w:t>/</w:t>
      </w:r>
      <w:r w:rsidR="007420AA">
        <w:t>17</w:t>
      </w:r>
      <w:r w:rsidR="002E2049">
        <w:t>-</w:t>
      </w:r>
      <w:r w:rsidR="007420AA">
        <w:t>1</w:t>
      </w:r>
      <w:r w:rsidR="008D1167">
        <w:t>2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7420AA">
        <w:t>STOJSAVLJEVIĆ j.d.o.o. za ugostiteljstvo i usluge, Jagodnjak, Partizanska 4, MBS: 030126437, OIB: 03781706027</w:t>
      </w:r>
      <w:r w:rsidR="00C7014A" w:rsidRPr="00C7014A">
        <w:rPr>
          <w:color w:val="000000"/>
        </w:rPr>
        <w:t>,</w:t>
      </w:r>
      <w:r w:rsidR="00C803CD">
        <w:t xml:space="preserve"> </w:t>
      </w:r>
      <w:r w:rsidR="00951975">
        <w:t xml:space="preserve">dana </w:t>
      </w:r>
      <w:r w:rsidR="007420AA">
        <w:t>6</w:t>
      </w:r>
      <w:r w:rsidR="00951975">
        <w:t xml:space="preserve">. </w:t>
      </w:r>
      <w:r w:rsidR="007420AA">
        <w:t>prosinca</w:t>
      </w:r>
      <w:r w:rsidR="00951975">
        <w:t xml:space="preserve"> 2017.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proofErr w:type="spellStart"/>
      <w:r w:rsidR="007420AA">
        <w:t>Slaviša</w:t>
      </w:r>
      <w:proofErr w:type="spellEnd"/>
      <w:r w:rsidR="007420AA">
        <w:t xml:space="preserve"> Anđelić, OIB: 96270587650, Jagodnjak, Partizanska 4,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</w:t>
      </w:r>
      <w:r w:rsidR="007420AA">
        <w:t>5.000,00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7420AA">
        <w:t>1497</w:t>
      </w:r>
      <w:r w:rsidR="007D3892" w:rsidRPr="00853B55">
        <w:t>-</w:t>
      </w:r>
      <w:r w:rsidR="007420AA">
        <w:t>17</w:t>
      </w:r>
      <w:r w:rsidR="00050FF8" w:rsidRPr="007D3892">
        <w:rPr>
          <w:b/>
        </w:rPr>
        <w:t>.</w:t>
      </w:r>
    </w:p>
    <w:p w:rsidRDefault="007420AA" w:rsidP="007E6D1A" w:rsidR="007E6D1A">
      <w:pPr>
        <w:pStyle w:val="Tijeloteksta"/>
      </w:pPr>
      <w:r>
        <w:t xml:space="preserve"> </w:t>
      </w: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proofErr w:type="spellStart"/>
      <w:r w:rsidR="007420AA">
        <w:t>Slaviša</w:t>
      </w:r>
      <w:proofErr w:type="spellEnd"/>
      <w:r w:rsidR="007420AA">
        <w:t xml:space="preserve"> Anđelić, OIB: 96270587650, Jagodnjak, Partizanska 4, 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7420AA">
        <w:t>5.000,00</w:t>
      </w:r>
      <w:r w:rsidRPr="00853B55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7420AA">
        <w:t>1497</w:t>
      </w:r>
      <w:r w:rsidR="007D3892" w:rsidRPr="00853B55">
        <w:t>-</w:t>
      </w:r>
      <w:r w:rsidR="007420AA">
        <w:t>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proofErr w:type="spellStart"/>
      <w:r w:rsidR="007420AA">
        <w:t>Slaviša</w:t>
      </w:r>
      <w:proofErr w:type="spellEnd"/>
      <w:r w:rsidR="007420AA">
        <w:t xml:space="preserve"> Anđelić, OIB: 96270587650, Jagodnjak, Partizanska 4,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proofErr w:type="spellStart"/>
      <w:r w:rsidR="007420AA">
        <w:t>Slaviša</w:t>
      </w:r>
      <w:proofErr w:type="spellEnd"/>
      <w:r w:rsidR="007420AA">
        <w:t xml:space="preserve"> Anđelić, OIB: 96270587650, Jagodnjak, Partizanska 4, 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7420AA" w:rsidR="007420AA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</w:t>
      </w:r>
      <w:r w:rsidR="007420AA">
        <w:t xml:space="preserve">    6 St-1497/17-12</w:t>
      </w:r>
    </w:p>
    <w:p w:rsidRDefault="00797ECA" w:rsidP="00797ECA" w:rsidR="00797ECA">
      <w:pPr>
        <w:pStyle w:val="Tijeloteksta"/>
        <w:ind w:firstLine="708"/>
        <w:rPr>
          <w:bCs/>
        </w:rPr>
      </w:pPr>
    </w:p>
    <w:p w:rsidRDefault="00797ECA" w:rsidP="00797ECA" w:rsidR="00797ECA">
      <w:pPr>
        <w:pStyle w:val="Tijeloteksta"/>
        <w:ind w:firstLine="708"/>
        <w:rPr>
          <w:bCs/>
        </w:rPr>
      </w:pPr>
    </w:p>
    <w:p w:rsidRDefault="00797ECA" w:rsidP="00797ECA" w:rsidR="00797ECA">
      <w:pPr>
        <w:pStyle w:val="Tijeloteksta"/>
        <w:ind w:firstLine="708"/>
        <w:rPr>
          <w:bCs/>
        </w:rPr>
      </w:pPr>
      <w:r>
        <w:rPr>
          <w:bCs/>
        </w:rPr>
        <w:t xml:space="preserve">Predlagatelj </w:t>
      </w:r>
      <w:r>
        <w:rPr>
          <w:color w:val="000000"/>
        </w:rPr>
        <w:t xml:space="preserve">FINA RC Osijek Podružnica Osijek </w:t>
      </w:r>
      <w:r>
        <w:rPr>
          <w:bCs/>
        </w:rPr>
        <w:t xml:space="preserve">je dana 04. svibnja 2017. g. podnijela ovom sudu prijedlog za pokretanje stečajnog postupka nad dužnikom </w:t>
      </w:r>
      <w:r>
        <w:t>STOJSAVLJEVIĆ j.d.o.o. za ugostiteljstvo i usluge, Jagodnjak, Partizanska 4, MBS: 030126437, OIB: 03781706027</w:t>
      </w:r>
      <w:r>
        <w:rPr>
          <w:bCs/>
        </w:rPr>
        <w:t>, temeljem odredbe članka 110. stav 1. Stečajnog zakona (Narodne novine 71/15).</w:t>
      </w:r>
    </w:p>
    <w:p w:rsidRDefault="00797ECA" w:rsidP="00797ECA" w:rsidR="00797ECA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797ECA" w:rsidP="00797ECA" w:rsidR="00797ECA">
      <w:pPr>
        <w:ind w:firstLine="708"/>
        <w:jc w:val="both"/>
      </w:pPr>
      <w:r>
        <w:rPr>
          <w:bCs/>
        </w:rPr>
        <w:tab/>
        <w:t xml:space="preserve">Zaključkom St-1497/17 od 30. listopada 2017. g. pozvana je osoba za zastupanje dužnika </w:t>
      </w:r>
      <w:proofErr w:type="spellStart"/>
      <w:r>
        <w:t>Slaviša</w:t>
      </w:r>
      <w:proofErr w:type="spellEnd"/>
      <w:r>
        <w:t xml:space="preserve"> Anđelić, OIB: 96270587650, Jagodnjak, Partizanska 4, na uplatu iznosa od 1.000,00 kn za namirenje troškova stečajnog postupka i dodatni iznos od 4.000,00 kn, u roku od 8 dana, temeljem odredbi članka 113. i članka 114. Stečajnog zakona.  Istim zaključkom osoba ovlaštena  za zastupanje dužnika upozorena je da ukoliko predujmove ne uplati u propisanom roku isti će biti naplaćeni primjenom pravila o prisilnoj naplati novčane kazne u parničnom postupku.  </w:t>
      </w:r>
    </w:p>
    <w:p w:rsidRDefault="00797ECA" w:rsidP="00797ECA" w:rsidR="00797ECA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797ECA" w:rsidP="00797ECA" w:rsidR="00797ECA">
      <w:pPr>
        <w:ind w:firstLine="708"/>
        <w:jc w:val="both"/>
      </w:pPr>
      <w:r>
        <w:t xml:space="preserve">Visina dodatnog predujma u iznosu od 4.000,00 kn u konkretnom slučaju određena je na slijedeći način: sukladno čl. 113 SZ a budući da </w:t>
      </w:r>
      <w:proofErr w:type="spellStart"/>
      <w:r>
        <w:t>z.z</w:t>
      </w:r>
      <w:proofErr w:type="spellEnd"/>
      <w:r>
        <w:t>. dužnika nije podnio prijedlog za otvaranje stečajnog postupka u propisanom roku naloženo mu je plaćanje predujma za namirenje troškova stečajnog postupka u roku od 8 dana zaključkom ovoga suda od 30. listopada 2017. g. u iznosu od 4.000,00 kn</w:t>
      </w:r>
      <w:r>
        <w:rPr>
          <w:b/>
        </w:rPr>
        <w:t xml:space="preserve"> </w:t>
      </w:r>
      <w:r>
        <w:t>budući je čl. 114 st. 1 SZ propisano da dodatni iznos predujma ne može biti viši od 20.000,00 kn.</w:t>
      </w:r>
    </w:p>
    <w:p w:rsidRDefault="00797ECA" w:rsidP="00797ECA" w:rsidR="00797ECA">
      <w:pPr>
        <w:ind w:firstLine="708"/>
        <w:jc w:val="both"/>
      </w:pPr>
    </w:p>
    <w:p w:rsidRDefault="00797ECA" w:rsidP="00797ECA" w:rsidR="00797ECA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797ECA" w:rsidP="00797ECA" w:rsidR="00797ECA">
      <w:pPr>
        <w:ind w:firstLine="708"/>
        <w:jc w:val="both"/>
      </w:pPr>
    </w:p>
    <w:p w:rsidRDefault="00797ECA" w:rsidP="00797ECA" w:rsidR="00797ECA">
      <w:pPr>
        <w:ind w:firstLine="708"/>
        <w:jc w:val="both"/>
      </w:pPr>
      <w:r>
        <w:t>Budući da je sud uvidom u prijedlog za otvaranje stečajnog postupka FINE od 04.05.2017.</w:t>
      </w:r>
      <w:r>
        <w:rPr>
          <w:b/>
        </w:rPr>
        <w:t xml:space="preserve"> </w:t>
      </w:r>
      <w:r>
        <w:t>utvrdio da visina blokade žiro računa dužnika iznosi 45.295,57 kn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 a koje poslove je privremena stečajna upraviteljica obavila savjesno i u potpunosti.</w:t>
      </w:r>
    </w:p>
    <w:p w:rsidRDefault="00797ECA" w:rsidP="00797ECA" w:rsidR="00797ECA">
      <w:pPr>
        <w:pStyle w:val="Tijeloteksta"/>
        <w:rPr>
          <w:bCs/>
        </w:rPr>
      </w:pPr>
    </w:p>
    <w:p w:rsidRDefault="00797ECA" w:rsidP="00797ECA" w:rsidR="00797ECA">
      <w:pPr>
        <w:pStyle w:val="Tijeloteksta"/>
        <w:rPr>
          <w:bCs/>
        </w:rPr>
      </w:pPr>
      <w:r>
        <w:rPr>
          <w:bCs/>
        </w:rPr>
        <w:tab/>
        <w:t xml:space="preserve">Zaključak St-1497/17 od 30. listopada 2017. g. osoba ovlaštena za zastupanje </w:t>
      </w:r>
      <w:proofErr w:type="spellStart"/>
      <w:r>
        <w:t>Slaviša</w:t>
      </w:r>
      <w:proofErr w:type="spellEnd"/>
      <w:r>
        <w:t xml:space="preserve"> Anđelić, OIB: 96270587650, Jagodnjak, Partizanska 4,</w:t>
      </w:r>
      <w:r>
        <w:rPr>
          <w:color w:val="000000"/>
        </w:rPr>
        <w:t xml:space="preserve"> </w:t>
      </w:r>
      <w:r>
        <w:rPr>
          <w:bCs/>
        </w:rPr>
        <w:t xml:space="preserve">je zaprimio dana 30. 10. 2017. godine objavom na e-oglasna ploča suda, te kako u ostavljenom roku nije u cijelosti postupila po pozivu suda, niti uplatila cjelokupni određeni predujam iz točke I istog </w:t>
      </w:r>
    </w:p>
    <w:p w:rsidRDefault="00797ECA" w:rsidP="00797ECA" w:rsidR="00797ECA">
      <w:pPr>
        <w:pStyle w:val="Tijeloteksta"/>
        <w:rPr>
          <w:bCs/>
        </w:rPr>
      </w:pPr>
    </w:p>
    <w:p w:rsidRDefault="00797ECA" w:rsidP="00797ECA" w:rsidR="00797ECA">
      <w:pPr>
        <w:pStyle w:val="Tijeloteksta"/>
        <w:rPr>
          <w:bCs/>
        </w:rPr>
      </w:pPr>
    </w:p>
    <w:p w:rsidRDefault="00797ECA" w:rsidP="00797ECA" w:rsidR="00797ECA">
      <w:pPr>
        <w:pStyle w:val="Tijeloteksta"/>
        <w:rPr>
          <w:bCs/>
        </w:rPr>
      </w:pPr>
    </w:p>
    <w:p w:rsidRDefault="00797ECA" w:rsidP="00797ECA" w:rsidR="00797ECA">
      <w:pPr>
        <w:pStyle w:val="Tijeloteksta"/>
        <w:rPr>
          <w:bCs/>
        </w:rPr>
      </w:pPr>
    </w:p>
    <w:p w:rsidRDefault="00797ECA" w:rsidP="00797ECA" w:rsidR="00797ECA">
      <w:pPr>
        <w:pStyle w:val="Tijeloteksta"/>
        <w:rPr>
          <w:bCs/>
        </w:rPr>
      </w:pPr>
    </w:p>
    <w:p w:rsidRDefault="00797ECA" w:rsidP="00797ECA" w:rsidR="00797ECA">
      <w:pPr>
        <w:pStyle w:val="Tijeloteksta"/>
        <w:rPr>
          <w:bCs/>
        </w:rPr>
      </w:pPr>
    </w:p>
    <w:p w:rsidRDefault="00797ECA" w:rsidP="00797ECA" w:rsidR="00797ECA">
      <w:pPr>
        <w:pStyle w:val="Tijeloteksta"/>
        <w:rPr>
          <w:bCs/>
        </w:rPr>
      </w:pPr>
    </w:p>
    <w:p w:rsidRDefault="00797ECA" w:rsidP="00797ECA" w:rsidR="00797ECA">
      <w:pPr>
        <w:pStyle w:val="Tijeloteksta"/>
        <w:rPr>
          <w:bCs/>
        </w:rPr>
      </w:pPr>
    </w:p>
    <w:p w:rsidRDefault="00797ECA" w:rsidP="00797ECA" w:rsidR="00797ECA">
      <w:pPr>
        <w:pStyle w:val="Tijeloteksta"/>
        <w:rPr>
          <w:bCs/>
        </w:rPr>
      </w:pPr>
      <w:bookmarkStart w:name="_GoBack" w:id="0"/>
      <w:bookmarkEnd w:id="0"/>
    </w:p>
    <w:p w:rsidRDefault="00797ECA" w:rsidP="00797ECA" w:rsidR="00797ECA">
      <w:pPr>
        <w:pStyle w:val="Tijeloteksta"/>
        <w:rPr>
          <w:bCs/>
        </w:rPr>
      </w:pPr>
    </w:p>
    <w:p w:rsidRDefault="00032D00" w:rsidP="00032D00" w:rsidR="00032D00">
      <w:pPr>
        <w:tabs>
          <w:tab w:pos="7455" w:val="left"/>
          <w:tab w:pos="9072" w:val="right"/>
        </w:tabs>
        <w:jc w:val="right"/>
      </w:pPr>
      <w:r>
        <w:t>6 St-1497/17-12</w:t>
      </w:r>
    </w:p>
    <w:p w:rsidRDefault="00032D00" w:rsidP="00C803CD" w:rsidR="00032D00">
      <w:pPr>
        <w:pStyle w:val="Tijeloteksta"/>
        <w:rPr>
          <w:bCs/>
        </w:rPr>
      </w:pPr>
    </w:p>
    <w:p w:rsidRDefault="00032D00" w:rsidP="00C803CD" w:rsidR="00032D00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>zaključka, kao ni dostavi</w:t>
      </w:r>
      <w:r w:rsidR="008D1167">
        <w:rPr>
          <w:bCs/>
        </w:rPr>
        <w:t>la</w:t>
      </w:r>
      <w:r w:rsidRPr="00C119CF">
        <w:rPr>
          <w:bCs/>
        </w:rPr>
        <w:t xml:space="preserve"> dokaz o izvršen</w:t>
      </w:r>
      <w:r w:rsidR="00C7014A">
        <w:rPr>
          <w:bCs/>
        </w:rPr>
        <w:t>oj</w:t>
      </w:r>
      <w:r w:rsidRPr="00C119CF">
        <w:rPr>
          <w:bCs/>
        </w:rPr>
        <w:t xml:space="preserve"> uplat</w:t>
      </w:r>
      <w:r w:rsidR="00C7014A">
        <w:rPr>
          <w:bCs/>
        </w:rPr>
        <w:t>i</w:t>
      </w:r>
      <w:r w:rsidRPr="00C119CF">
        <w:rPr>
          <w:bCs/>
        </w:rPr>
        <w:t xml:space="preserve"> valjalo je sukladno članku 113. Stečajnog zakona riješiti kao u dispozitivu rješenja.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7420AA">
        <w:t>6</w:t>
      </w:r>
      <w:r w:rsidR="000E06CF">
        <w:t xml:space="preserve">. </w:t>
      </w:r>
      <w:r w:rsidR="007420AA">
        <w:t>prosinca</w:t>
      </w:r>
      <w:r w:rsidR="00E75FA5">
        <w:t xml:space="preserve"> </w:t>
      </w:r>
      <w:r w:rsidR="002E2049">
        <w:t>2017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7420AA" w:rsidP="00C7014A" w:rsidR="002044F4">
      <w:pPr>
        <w:numPr>
          <w:ilvl w:val="0"/>
          <w:numId w:val="11"/>
        </w:numPr>
      </w:pPr>
      <w:proofErr w:type="spellStart"/>
      <w:r>
        <w:t>Slaviša</w:t>
      </w:r>
      <w:proofErr w:type="spellEnd"/>
      <w:r>
        <w:t xml:space="preserve"> Anđelić, OIB: 96270587650, Jagodnjak, Partizanska 4,</w:t>
      </w:r>
    </w:p>
    <w:p w:rsidRDefault="005665E5" w:rsidP="007532AC" w:rsidR="007E6D1A">
      <w:pPr>
        <w:numPr>
          <w:ilvl w:val="0"/>
          <w:numId w:val="11"/>
        </w:numPr>
      </w:pPr>
      <w:r>
        <w:t xml:space="preserve"> </w:t>
      </w:r>
      <w:r w:rsidR="007E6D1A"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7420AA" w:rsidP="007E6D1A" w:rsidR="007E6D1A">
      <w:pPr>
        <w:numPr>
          <w:ilvl w:val="0"/>
          <w:numId w:val="11"/>
        </w:numPr>
      </w:pPr>
      <w:r>
        <w:t>R 13/12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74" w:rsidP="00C06AA6" w:rsidR="00BB0674">
      <w:r>
        <w:separator/>
      </w:r>
    </w:p>
  </w:endnote>
  <w:endnote w:id="0" w:type="continuationSeparator">
    <w:p w:rsidRDefault="00BB0674" w:rsidP="00C06AA6" w:rsidR="00BB0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74" w:rsidP="00C06AA6" w:rsidR="00BB0674">
      <w:r>
        <w:separator/>
      </w:r>
    </w:p>
  </w:footnote>
  <w:footnote w:id="0" w:type="continuationSeparator">
    <w:p w:rsidRDefault="00BB0674" w:rsidP="00C06AA6" w:rsidR="00BB0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97ECA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D00"/>
    <w:rsid w:val="000362F5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044F4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160"/>
    <w:rsid w:val="00723D92"/>
    <w:rsid w:val="0073010A"/>
    <w:rsid w:val="007420AA"/>
    <w:rsid w:val="00742CE9"/>
    <w:rsid w:val="007532AC"/>
    <w:rsid w:val="00766D29"/>
    <w:rsid w:val="0077329E"/>
    <w:rsid w:val="0078009A"/>
    <w:rsid w:val="007809C2"/>
    <w:rsid w:val="00796AED"/>
    <w:rsid w:val="00797ECA"/>
    <w:rsid w:val="007A2BBB"/>
    <w:rsid w:val="007A4540"/>
    <w:rsid w:val="007B51F8"/>
    <w:rsid w:val="007D3892"/>
    <w:rsid w:val="007E6D1A"/>
    <w:rsid w:val="00814537"/>
    <w:rsid w:val="00817C66"/>
    <w:rsid w:val="00826384"/>
    <w:rsid w:val="00830A73"/>
    <w:rsid w:val="008409A8"/>
    <w:rsid w:val="00853B55"/>
    <w:rsid w:val="00860129"/>
    <w:rsid w:val="00875548"/>
    <w:rsid w:val="008A66B9"/>
    <w:rsid w:val="008B0C83"/>
    <w:rsid w:val="008B368E"/>
    <w:rsid w:val="008D1167"/>
    <w:rsid w:val="008D3E2B"/>
    <w:rsid w:val="008D5E39"/>
    <w:rsid w:val="008E0E92"/>
    <w:rsid w:val="008F634B"/>
    <w:rsid w:val="00901EF5"/>
    <w:rsid w:val="009225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0AB6"/>
    <w:rsid w:val="00AE7F6B"/>
    <w:rsid w:val="00B24B41"/>
    <w:rsid w:val="00B652CA"/>
    <w:rsid w:val="00B659E8"/>
    <w:rsid w:val="00B82540"/>
    <w:rsid w:val="00B91BAA"/>
    <w:rsid w:val="00B95B20"/>
    <w:rsid w:val="00B9732B"/>
    <w:rsid w:val="00BB0674"/>
    <w:rsid w:val="00BB086F"/>
    <w:rsid w:val="00BD0C36"/>
    <w:rsid w:val="00BD627A"/>
    <w:rsid w:val="00BE33FF"/>
    <w:rsid w:val="00BE487B"/>
    <w:rsid w:val="00C06AA6"/>
    <w:rsid w:val="00C1370F"/>
    <w:rsid w:val="00C2016D"/>
    <w:rsid w:val="00C20355"/>
    <w:rsid w:val="00C35DB4"/>
    <w:rsid w:val="00C7014A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54557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62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6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62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6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7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St-1497/2017-12</izvorni_sadrzaj>
    <derivirana_varijabla naziv="DomainObject.Oznaka_1">St-1497/2017-12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St-1497/2017</izvorni_sadrzaj>
    <derivirana_varijabla naziv="DomainObject.Predmet.OznakaBroj_1">St-1497/2017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STOJSAVLJEVIĆ jednostavno društvo s ograničenom odgovornošću za ugostiteljstvo i usluge</izvorni_sadrzaj>
    <derivirana_varijabla naziv="DomainObject.Predmet.ProtustrankaFormated_1">  STOJSAVLJEVIĆ jednostavno društvo s ograničenom odgovornošću za ugostiteljstvo i usluge</derivirana_varijabla>
  </DomainObject.Predmet.ProtustrankaFormated>
  <DomainObject.Predmet.ProtustrankaFormatedOIB>
    <izvorni_sadrzaj>  STOJSAVLJEVIĆ jednostavno društvo s ograničenom odgovornošću za ugostiteljstvo i usluge, OIB 03781706027</izvorni_sadrzaj>
    <derivirana_varijabla naziv="DomainObject.Predmet.ProtustrankaFormatedOIB_1">  STOJSAVLJEVIĆ jednostavno društvo s ograničenom odgovornošću za ugostiteljstvo i usluge, OIB 03781706027</derivirana_varijabla>
  </DomainObject.Predmet.ProtustrankaFormatedOIB>
  <DomainObject.Predmet.ProtustrankaFormatedWithAdress>
    <izvorni_sadrzaj> STOJSAVLJEVIĆ jednostavno društvo s ograničenom odgovornošću za ugostiteljstvo i usluge, Partizanska 4, 31324 Jagodnjak</izvorni_sadrzaj>
    <derivirana_varijabla naziv="DomainObject.Predmet.ProtustrankaFormatedWithAdress_1"> STOJSAVLJEVIĆ jednostavno društvo s ograničenom odgovornošću za ugostiteljstvo i usluge, Partizanska 4, 31324 Jagodnjak</derivirana_varijabla>
  </DomainObject.Predmet.ProtustrankaFormatedWithAdress>
  <DomainObject.Predmet.ProtustrankaFormatedWithAdressOIB>
    <izvorni_sadrzaj> STOJSAVLJEVIĆ jednostavno društvo s ograničenom odgovornošću za ugostiteljstvo i usluge, OIB 03781706027, Partizanska 4, 31324 Jagodnjak</izvorni_sadrzaj>
    <derivirana_varijabla naziv="DomainObject.Predmet.ProtustrankaFormatedWithAdressOIB_1"> STOJSAVLJEVIĆ jednostavno društvo s ograničenom odgovornošću za ugostiteljstvo i usluge, OIB 03781706027, Partizanska 4, 31324 Jagodnjak</derivirana_varijabla>
  </DomainObject.Predmet.ProtustrankaFormatedWithAdressOIB>
  <DomainObject.Predmet.ProtustrankaWithAdress>
    <izvorni_sadrzaj>STOJSAVLJEVIĆ jednostavno društvo s ograničenom odgovornošću za ugostiteljstvo i usluge Partizanska 4, 31324 Jagodnjak</izvorni_sadrzaj>
    <derivirana_varijabla naziv="DomainObject.Predmet.ProtustrankaWithAdress_1">STOJSAVLJEVIĆ jednostavno društvo s ograničenom odgovornošću za ugostiteljstvo i usluge Partizanska 4, 31324 Jagodnjak</derivirana_varijabla>
  </DomainObject.Predmet.ProtustrankaWithAdress>
  <DomainObject.Predmet.ProtustrankaWithAdressOIB>
    <izvorni_sadrzaj>STOJSAVLJEVIĆ jednostavno društvo s ograničenom odgovornošću za ugostiteljstvo i usluge, OIB 03781706027, Partizanska 4, 31324 Jagodnjak</izvorni_sadrzaj>
    <derivirana_varijabla naziv="DomainObject.Predmet.ProtustrankaWithAdressOIB_1">STOJSAVLJEVIĆ jednostavno društvo s ograničenom odgovornošću za ugostiteljstvo i usluge, OIB 03781706027, Partizanska 4, 31324 Jagodnjak</derivirana_varijabla>
  </DomainObject.Predmet.ProtustrankaWithAdressOIB>
  <DomainObject.Predmet.ProtustrankaNazivFormated>
    <izvorni_sadrzaj>STOJSAVLJEVIĆ jednostavno društvo s ograničenom odgovornošću za ugostiteljstvo i usluge</izvorni_sadrzaj>
    <derivirana_varijabla naziv="DomainObject.Predmet.ProtustrankaNazivFormated_1">STOJSAVLJEVIĆ jednostavno društvo s ograničenom odgovornošću za ugostiteljstvo i usluge</derivirana_varijabla>
  </DomainObject.Predmet.ProtustrankaNazivFormated>
  <DomainObject.Predmet.ProtustrankaNazivFormatedOIB>
    <izvorni_sadrzaj>STOJSAVLJEVIĆ jednostavno društvo s ograničenom odgovornošću za ugostiteljstvo i usluge, OIB 03781706027</izvorni_sadrzaj>
    <derivirana_varijabla naziv="DomainObject.Predmet.ProtustrankaNazivFormatedOIB_1">STOJSAVLJEVIĆ jednostavno društvo s ograničenom odgovornošću za ugostiteljstvo i usluge, OIB 03781706027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18683136487</izvorni_sadrzaj>
    <derivirana_varijabla naziv="DomainObject.Predmet.StrankaFormatedOIB_1">  RH MF PU PODRUČNI URED SLAVONIJE I BARANJE, OIB 18683136487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18683136487</izvorni_sadrzaj>
    <derivirana_varijabla naziv="DomainObject.Predmet.StrankaFormatedWithAdressOIB_1"> RH MF PU PODRUČNI URED SLAVONIJE I BARANJE, OIB 18683136487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18683136487</izvorni_sadrzaj>
    <derivirana_varijabla naziv="DomainObject.Predmet.StrankaWithAdressOIB_1">RH MF PU PODRUČNI URED SLAVONIJE I BARANJE, OIB 18683136487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18683136487</izvorni_sadrzaj>
    <derivirana_varijabla naziv="DomainObject.Predmet.StrankaNazivFormatedOIB_1">RH MF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18683136487</item>
    </izvorni_sadrzaj>
    <derivirana_varijabla naziv="DomainObject.Predmet.StrankaListFormatedOIB_1">
      <item>RH MF PU PODRUČNI URED SLAVONIJE I BARANJE, OIB 18683136487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18683136487</item>
    </izvorni_sadrzaj>
    <derivirana_varijabla naziv="DomainObject.Predmet.StrankaListFormatedWithAdressOIB_1">
      <item>RH MF PU PODRUČNI URED SLAVONIJE I BARANJE, OIB 18683136487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18683136487</item>
    </izvorni_sadrzaj>
    <derivirana_varijabla naziv="DomainObject.Predmet.StrankaListNazivFormatedOIB_1">
      <item>RH MF PU PODRUČNI URED SLAVONIJE I BARANJE, OIB 18683136487</item>
    </derivirana_varijabla>
  </DomainObject.Predmet.StrankaListNazivFormatedOIB>
  <DomainObject.Predmet.ProtuStrankaListFormated>
    <izvorni_sadrzaj>
      <item>STOJSAVLJEVIĆ jednostavno društvo s ograničenom odgovornošću za ugostiteljstvo i usluge</item>
    </izvorni_sadrzaj>
    <derivirana_varijabla naziv="DomainObject.Predmet.ProtuStrankaListFormated_1">
      <item>STOJSAVLJEVIĆ jednostavno društvo s ograničenom odgovornošću za ugostiteljstvo i usluge</item>
    </derivirana_varijabla>
  </DomainObject.Predmet.ProtuStrankaListFormated>
  <DomainObject.Predmet.ProtuStrankaListFormatedOIB>
    <izvorni_sadrzaj>
      <item>STOJSAVLJEVIĆ jednostavno društvo s ograničenom odgovornošću za ugostiteljstvo i usluge, OIB 03781706027</item>
    </izvorni_sadrzaj>
    <derivirana_varijabla naziv="DomainObject.Predmet.ProtuStrankaListFormatedOIB_1">
      <item>STOJSAVLJEVIĆ jednostavno društvo s ograničenom odgovornošću za ugostiteljstvo i usluge, OIB 03781706027</item>
    </derivirana_varijabla>
  </DomainObject.Predmet.ProtuStrankaListFormatedOIB>
  <DomainObject.Predmet.ProtuStrankaListFormatedWithAdress>
    <izvorni_sadrzaj>
      <item>STOJSAVLJEVIĆ jednostavno društvo s ograničenom odgovornošću za ugostiteljstvo i usluge, Partizanska 4, 31324 Jagodnjak</item>
    </izvorni_sadrzaj>
    <derivirana_varijabla naziv="DomainObject.Predmet.ProtuStrankaListFormatedWithAdress_1">
      <item>STOJSAVLJEVIĆ jednostavno društvo s ograničenom odgovornošću za ugostiteljstvo i usluge, Partizanska 4, 31324 Jagodnjak</item>
    </derivirana_varijabla>
  </DomainObject.Predmet.ProtuStrankaListFormatedWithAdress>
  <DomainObject.Predmet.ProtuStrankaListFormatedWithAdressOIB>
    <izvorni_sadrzaj>
      <item>STOJSAVLJEVIĆ jednostavno društvo s ograničenom odgovornošću za ugostiteljstvo i usluge, OIB 03781706027, Partizanska 4, 31324 Jagodnjak</item>
    </izvorni_sadrzaj>
    <derivirana_varijabla naziv="DomainObject.Predmet.ProtuStrankaListFormatedWithAdressOIB_1">
      <item>STOJSAVLJEVIĆ jednostavno društvo s ograničenom odgovornošću za ugostiteljstvo i usluge, OIB 03781706027, Partizanska 4, 31324 Jagodnjak</item>
    </derivirana_varijabla>
  </DomainObject.Predmet.ProtuStrankaListFormatedWithAdressOIB>
  <DomainObject.Predmet.ProtuStrankaListNazivFormated>
    <izvorni_sadrzaj>
      <item>STOJSAVLJEVIĆ jednostavno društvo s ograničenom odgovornošću za ugostiteljstvo i usluge</item>
    </izvorni_sadrzaj>
    <derivirana_varijabla naziv="DomainObject.Predmet.ProtuStrankaListNazivFormated_1">
      <item>STOJSAVLJEVIĆ jednostavno društvo s ograničenom odgovornošću za ugostiteljstvo i usluge</item>
    </derivirana_varijabla>
  </DomainObject.Predmet.ProtuStrankaListNazivFormated>
  <DomainObject.Predmet.ProtuStrankaListNazivFormatedOIB>
    <izvorni_sadrzaj>
      <item>STOJSAVLJEVIĆ jednostavno društvo s ograničenom odgovornošću za ugostiteljstvo i usluge, OIB 03781706027</item>
    </izvorni_sadrzaj>
    <derivirana_varijabla naziv="DomainObject.Predmet.ProtuStrankaListNazivFormatedOIB_1">
      <item>STOJSAVLJEVIĆ jednostavno društvo s ograničenom odgovornošću za ugostiteljstvo i usluge, OIB 03781706027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St-1497/2017-12</izvorni_sadrzaj>
    <derivirana_varijabla naziv="DomainObject.PoslovniBrojDokumenta_1">St-1497/2017-12</derivirana_varijabla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STOJSAVLJEVIĆ jednostavno društvo s ograničenom odgovornošću za ugostiteljstvo i usluge</izvorni_sadrzaj>
    <derivirana_varijabla naziv="DomainObject.Predmet.ProtustrankaIDrugi_1">STOJSAVLJEVIĆ jednostavno društvo s ograničenom odgovornošću za ugostiteljstvo i usluge</derivirana_varijabla>
  </DomainObject.Predmet.ProtustrankaIDrugi>
  <DomainObject.Predmet.StrankaIDrugiAdressOIB>
    <izvorni_sadrzaj>RH MF PU PODRUČNI URED SLAVONIJE I BARANJE, OIB 18683136487</izvorni_sadrzaj>
    <derivirana_varijabla naziv="DomainObject.Predmet.StrankaIDrugiAdressOIB_1">RH MF PU PODRUČNI URED SLAVONIJE I BARANJE, OIB 18683136487</derivirana_varijabla>
  </DomainObject.Predmet.StrankaIDrugiAdressOIB>
  <DomainObject.Predmet.ProtustrankaIDrugiAdressOIB>
    <izvorni_sadrzaj>STOJSAVLJEVIĆ jednostavno društvo s ograničenom odgovornošću za ugostiteljstvo i usluge, OIB 03781706027, Partizanska 4, 31324 Jagodnjak</izvorni_sadrzaj>
    <derivirana_varijabla naziv="DomainObject.Predmet.ProtustrankaIDrugiAdressOIB_1">STOJSAVLJEVIĆ jednostavno društvo s ograničenom odgovornošću za ugostiteljstvo i usluge, OIB 03781706027, Partizanska 4,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STOJSAVLJEVIĆ jednostavno društvo s ograničenom odgovornošću za ugostiteljstvo i usluge</item>
      <item>RH MF PU PODRUČNI URED SLAVONIJE I BARANJE</item>
    </izvorni_sadrzaj>
    <derivirana_varijabla naziv="DomainObject.Predmet.SudioniciListNaziv_1">
      <item>STOJSAVLJEVIĆ jednostavno društvo s ograničenom odgovornošću za ugostiteljstvo i usluge</item>
      <item>RH MF PU PODRUČNI URED SLAVONIJE I BARANJE</item>
    </derivirana_varijabla>
  </DomainObject.Predmet.SudioniciListNaziv>
  <DomainObject.Predmet.SudioniciListAdressOIB>
    <izvorni_sadrzaj>
      <item>STOJSAVLJEVIĆ jednostavno društvo s ograničenom odgovornošću za ugostiteljstvo i usluge, OIB 03781706027, Partizanska 4,31324 Jagodnjak</item>
      <item>RH MF PU PODRUČNI URED SLAVONIJE I BARANJE, OIB 18683136487</item>
    </izvorni_sadrzaj>
    <derivirana_varijabla naziv="DomainObject.Predmet.SudioniciListAdressOIB_1">
      <item>STOJSAVLJEVIĆ jednostavno društvo s ograničenom odgovornošću za ugostiteljstvo i usluge, OIB 03781706027, Partizanska 4,31324 Jagodnjak</item>
      <item>RH MF PU PODRUČNI URED SLAVONIJE I BARANJE,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03781706027</item>
      <item>, OIB 18683136487</item>
    </izvorni_sadrzaj>
    <derivirana_varijabla naziv="DomainObject.Predmet.SudioniciListNazivOIB_1">
      <item>, OIB 03781706027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E49602-77BB-4975-B640-7BA9F92F3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4435</properties:Characters>
  <properties:Lines>128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2017-12-06T12:49:00Z</dcterms:created>
  <dc:creator>Korisnik</dc:creator>
  <cp:lastModifiedBy>Snježana Markotić Jurić</cp:lastModifiedBy>
  <cp:lastPrinted>2017-12-06T12:49:00Z</cp:lastPrinted>
  <dcterms:modified xmlns:xsi="http://www.w3.org/2001/XMLSchema-instance" xsi:type="dcterms:W3CDTF">2017-12-06T13:17:00Z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St-1497/2017-12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