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cea0" w14:paraId="d96cea0" w:rsidRDefault="00152608" w:rsidR="00152608">
      <w:pPr>
        <w15:collapsed w:val="false"/>
      </w:pPr>
      <w:bookmarkStart w:name="_GoBack" w:id="0"/>
      <w:bookmarkEnd w:id="0"/>
    </w:p>
    <w:p w:rsidRDefault="00152608" w:rsidR="00152608" w:rsidRPr="00152608">
      <w:pPr>
        <w:rPr>
          <w:b/>
          <w:sz w:val="28"/>
          <w:szCs w:val="28"/>
        </w:rPr>
      </w:pPr>
      <w:r w:rsidRPr="00152608">
        <w:rPr>
          <w:b/>
          <w:sz w:val="28"/>
          <w:szCs w:val="28"/>
        </w:rPr>
        <w:t xml:space="preserve">DIOBNI POPIS </w:t>
      </w:r>
      <w:r>
        <w:rPr>
          <w:b/>
          <w:sz w:val="28"/>
          <w:szCs w:val="28"/>
        </w:rPr>
        <w:t xml:space="preserve">- </w:t>
      </w:r>
      <w:r w:rsidRPr="00152608">
        <w:rPr>
          <w:b/>
          <w:sz w:val="28"/>
          <w:szCs w:val="28"/>
        </w:rPr>
        <w:t>3. DIOBA</w:t>
      </w:r>
    </w:p>
    <w:p w:rsidRDefault="00152608" w:rsidR="00152608"/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6" w:color="auto" w:val="single"/>
          <w:insideV w:space="0" w:sz="6" w:color="auto" w:val="single"/>
        </w:tblBorders>
        <w:tblLook w:val="04A0" w:noVBand="1" w:noHBand="0" w:lastColumn="0" w:firstColumn="1" w:lastRow="0" w:firstRow="1"/>
      </w:tblPr>
      <w:tblGrid>
        <w:gridCol w:w="635"/>
        <w:gridCol w:w="6621"/>
        <w:gridCol w:w="2189"/>
        <w:gridCol w:w="1841"/>
        <w:gridCol w:w="1642"/>
        <w:gridCol w:w="1292"/>
      </w:tblGrid>
      <w:tr w:rsidTr="005B042E" w:rsidR="00404C03" w:rsidRPr="00404C03">
        <w:trPr>
          <w:trHeight w:val="480"/>
        </w:trPr>
        <w:tc>
          <w:tcPr>
            <w:tcW w:type="dxa" w:w="636"/>
            <w:noWrap/>
            <w:hideMark/>
          </w:tcPr>
          <w:p w:rsidRDefault="00404C03" w:rsidP="00404C03" w:rsidR="00404C03" w:rsidRPr="00404C03">
            <w:pPr>
              <w:rPr>
                <w:b/>
                <w:bCs/>
              </w:rPr>
            </w:pPr>
            <w:r w:rsidRPr="00404C03">
              <w:rPr>
                <w:b/>
                <w:bCs/>
              </w:rPr>
              <w:t>RB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pPr>
              <w:rPr>
                <w:b/>
                <w:bCs/>
              </w:rPr>
            </w:pPr>
            <w:r w:rsidRPr="00404C03">
              <w:rPr>
                <w:b/>
                <w:bCs/>
              </w:rPr>
              <w:t>Vjerovnik</w:t>
            </w:r>
          </w:p>
        </w:tc>
        <w:tc>
          <w:tcPr>
            <w:tcW w:type="dxa" w:w="1847"/>
            <w:hideMark/>
          </w:tcPr>
          <w:p w:rsidRDefault="00404C03" w:rsidP="00404C03" w:rsidR="00404C03" w:rsidRPr="00404C03">
            <w:pPr>
              <w:rPr>
                <w:b/>
                <w:bCs/>
              </w:rPr>
            </w:pPr>
            <w:r w:rsidRPr="00404C03">
              <w:rPr>
                <w:b/>
                <w:bCs/>
              </w:rPr>
              <w:t>Priznato</w:t>
            </w:r>
          </w:p>
        </w:tc>
        <w:tc>
          <w:tcPr>
            <w:tcW w:type="dxa" w:w="1648"/>
            <w:hideMark/>
          </w:tcPr>
          <w:p w:rsidRDefault="00404C03" w:rsidP="00404C03" w:rsidR="00404C03" w:rsidRPr="00404C03">
            <w:pPr>
              <w:rPr>
                <w:b/>
                <w:bCs/>
              </w:rPr>
            </w:pPr>
            <w:r w:rsidRPr="00404C03">
              <w:rPr>
                <w:b/>
                <w:bCs/>
              </w:rPr>
              <w:t>Isplaćeno 20%</w:t>
            </w:r>
          </w:p>
        </w:tc>
        <w:tc>
          <w:tcPr>
            <w:tcW w:type="dxa" w:w="1296"/>
            <w:hideMark/>
          </w:tcPr>
          <w:p w:rsidRDefault="00404C03" w:rsidP="00404C03" w:rsidR="00404C03" w:rsidRPr="00404C03">
            <w:pPr>
              <w:rPr>
                <w:b/>
                <w:bCs/>
              </w:rPr>
            </w:pPr>
            <w:r w:rsidRPr="00404C03">
              <w:rPr>
                <w:b/>
                <w:bCs/>
              </w:rPr>
              <w:t>Za treću diobu 10%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ABRAMOVIĆ ŽELJKO, Popovača, Mišićka 30A, OIB: 38736951412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27.084,51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5.416,90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2.708,45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3218850733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AHLIN BRANKO, Samovor Mala Jazbina 56, OIB: 56148338858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28.307,11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5.661,42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2.830,71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Privredna  banka d.d.   TEKUĆI RN  3206599720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ANTOLIĆ MARIJAN, ZAGREB, GREDICE12, OIB: 52440091433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10.723,74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2.144,74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1.072,37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3211045595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BABIĆ ANDRIJA, OROSLAVLJE ,STUBIČKA C.96, OIB: 18098395619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10.064,15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2.012,84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1.006,42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3201400209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BAN JOSIP. Zagreb, Lastovska 13, OIB: 67418325645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55.709,80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11.141,96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5.570,98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3212580353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BANOVIĆ SNJEŽANA, Zagreb, Trnsko 4c. OIB: 28750090056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15.233,50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3.046,70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1.523,35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TEKUĆI RN 3233141974, ZAŠTIĆEN račun RN 3510999108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BADANJAK MARIO, Zagreb, Siget 22a, OIB:  02090901002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106.987,09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21.397,42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10.698,71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ERSTE &amp; STEIERMARKISCHE BANK ,    TEKUĆI  RN  3206867638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BAN BOŽIDAR, Razvor, Razvor 71, OIB:  75684736269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24.363,70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4.872,74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2.436,37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3213973217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BARIŠIĆ ŠIME, Zagreb, Burićev odvojak 2, OIB: 90069555859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33.048,85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6.609,78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3.304,89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3211406363, Zaštićen račun br. 3511709533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BARTOL ZDRAVKO, Zaprešić, Vjekoslava Babukića 18A, OIB: 40473196621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27.068,36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5.413,68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2.706,84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3211226485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BAŠIĆ MARIJANA, Zagreb, Trg Hrvatskih Pavlina 7, OIB: 43619658002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28.882,49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5.776,50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2.888,25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3211290722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BELLO ĐURO, Zagreb, Ribnjak 24, OIB: 05673604469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42.451,30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8.490,26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4.245,13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3215108398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BENKO SLAVKO, ZAGREB, JOVINOVAČKA 19, OIB: 56047010887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18.686,17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3.737,24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1.868,62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3213375160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BEŠENIĆ VLADIMIR, Dugo Selo, Rugvička 79, OIB:  88758763710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13.764,09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2.752,82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1.376,41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3237223925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BEŠIĆ MIHRO, Dugo Selo, Rugvička 199, OIB:  34564789512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14.559,18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2.911,84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1.455,92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3210209253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BEŠIĆ SAKIB, Zagreb, Republike Austrije 36, OIB:  38489144317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36.883,81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7.376,76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3.688,38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3212957987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BILIĆ BRANKO, Zagreb, Kombolova 3, OIB: 67773857031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37.343,63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7.468,72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3.734,36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3221694987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BILIĆ IVICA, V.Gorica, Velika Kosnica 61, OIB: 90268187121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24.497,03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4.899,40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2.449,70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3222084761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BILIĆ MIRKO, ZAGREB, HORVATOV PUT, OIB: 21708122144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17.054,77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3.410,96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1.705,48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3215172093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Blažinić Drago,Zagreb,Peuranska 14,OIB:97223075371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28.730,64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5.746,12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2.873,06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3210433425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BOBOLINSKI RATKO, Jakovlje, Zagrebačka 178, OIB: 92738019454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30.249,85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6.049,98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3.024,99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3210432354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BOGADI RUŽA, Zagreb, Sigetje 14, OIB: 46001463929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54.931,93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10.988,38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5.493,19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3211827336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BOGOVIĆ DRAŽEN, Zagreb, Sarajevska 2, OIB: 17146968554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24.477,54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4.895,50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2.447,75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3201408145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BOJKOVIĆ SRETKO, ZAGREB, DRŽIĆEVA 107, OIB: 67951851698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28.310,42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5.662,08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2.831,04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3212606462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BOLARIĆ ROBERT, Sopot, Sopot 3, OIB: 22408391821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13.411,50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2.682,30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1.341,15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3214600731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BOROJEVIĆ DRAŽEN, Dvor, Ljubina 34, OIB: 93435249503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13.046,13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2.609,22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1.304,61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3234888404, zaštićen račun RN 3511723318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BOROJEVIĆ SVETO, Dvor, DvorfLjubina 14, OIB: 50781400898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14.999,98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3.000,00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1.500,00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3234888365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BOŠNJAK BRANKO, Nuštar,Dvanaest redearstvenika 38, OIB: 17263631998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52.175,89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10.435,18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5.217,59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3215536077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BOŠNJAK IVO, Zagreb, Ivo Politea 35, OIB: 90797536439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37.544,13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7.508,82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3.754,41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3211530925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BOŠNJAK MARIO, Zagreb, Ivo Politea 35, OIB: 89529779565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24.086,41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4.817,28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2.408,64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3213888543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BOŽIČKO SREČKO, Strmac Samoborski, Savska 40, OIB: 79336060261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32.793,83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6.558,76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3.279,38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3211028979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BRAČUN BOŽIDAR, Kumrovec, Dugnjevec 24, OIB: 50752374811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11.922,51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2.384,50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1.192,25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3214618516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BRKIĆ NADA, Zagreb, Meršićeva 4, OIB: 77472284710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726,55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145,32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72,66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3216006569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BRLAS NEVEN, Zaprešić, Zagorska 6, OIB: 26670745743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80.581,39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16.116,28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8.058,14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3215206882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BUHA MARINKO, Sisak, Marijana Celjaka 59, OIB: 80235513590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27.067,08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5.413,42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2.706,71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3210501122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BULAT MIRKO, Samobor, V. Ruždjaka 12, OIB: 33978678065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5.742,52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1.148,50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574,25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3211223193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BURIĆ  BRANKICA, Rakov Potok, Horvatinčićev put 12, OIB: 26786803184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33.482,83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6.696,56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3.348,28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3212364598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BURIĆ VLAJKO, Rakov Potok, Horvatinčićev put 12, OIB: 57938780792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38.179,12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7.635,82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3.817,91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3216452585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BUTINA JOSO, Donji Nikšić, Cerovac 89, OIB: 45145617700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35.662,35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7.132,48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3.566,24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3213188168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CAR DARKO, Zagreb, Marice Barić 21, OIB: 99434064848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151.446,86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30.289,38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15.144,69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3223306804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CESAREC LJUBICA, Zagreb, Ilica 44, OIB: 40383253840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20.853,47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4.170,70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2.085,35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3210091737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CESAREC FRANJO, ZAGREB, ILICA 44, OIB: 72831025277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25.861,62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5.172,32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2.586,16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  3234641090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CIRKVENČIĆ SLAVENKO, Zagreb, Vajdin vijenac 20, OIB: 48145114806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24.934,29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4.986,86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2.493,43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3210318944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CVOLIĆ BEĆIR, Zagreb, Beethovenova 3, OIB :63115689518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52.086,84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10.417,36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5.208,68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3216629371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ČANČAR PEJO,  ZAGREB, TREĆI KOZARI PUT 37, OIB: 22906503649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1.216,24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243,24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121,62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RAIFFEISENBANK AUSTRIA D.D.    TEKUĆI RN 3216094253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ČAVLOVIĆ MILE, KABJANOVCI, SLAVONSKA 21, OIB: 06743667085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35.048,29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7.009,66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3.504,83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3210535689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ČAVLOVIĆ TADIJA, ZAGREB, 3. KOZARI PUT 2.ODV 43, OIB: 41321636013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31.274,15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6.254,84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3.127,42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3216431918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ČEHIĆ KADIR, Rakitje, Zagrebačka 33, OIB: 16406275814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2.852,97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570,60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285,30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3234888687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49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ČELAREVIĆ RANKO, Zagreb, Hrvatskog sokola 53, OIB: 37453930856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5.436,16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1.087,24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543,62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8354071795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ČEPURAN ŽELJKO, Dekanići, III. Odvojak 9, OIB: 932431677445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16.785,07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3.357,02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1.678,51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3212058370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ČIČAK MARKO ,ZAGREB, MIKULINI 16 G , OIB:33573588033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25.986,10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5.197,22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2.598,61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 TEKUĆI RN 3210188363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ČIŽMEŠIJA VLADO,Kerestinec,Čižmešijeva 14, OIB 25317691439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37.730,70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7.546,14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3.773,07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d.d., Tekući račun RN 3210152165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53</w:t>
            </w:r>
          </w:p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 xml:space="preserve">ČOLAK MILOSLAV, ZAGREB, FROUDOVA 1, OIB: 36765779680                              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453.047,79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90.609,56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45.304,78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>Zagrebačka Banka d.d., Tekući račun RN 3211336882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ČEJVANOVIĆ EJUB, Rakitje, Zagrebačka 33, OIB 00692764933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25.547,78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5.109,56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2.554,78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3239513103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ČORALIĆ IZET,Karlovac, Turanj 26 C, OIB: 55884518502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32.340,56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6.468,12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3.234,06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3204106706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DELAČ DRAGAN, Padež 10, OIB: 67902407839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36.878,61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7.375,72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3.687,86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3215014032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DELAČ MARKO, Slunj, Videkić selo 66C, OIB: 64444943091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31.069,41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6.213,88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3.106,94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3210556636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DEVEDŽIĆ IBRAHIM, Rakitje, Zagrebačka 3, OIB: 17296850540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26.260,00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5.252,00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2.626,00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3212134053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59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DOBRANIĆ BRANIMIR, Zagreb, Zelengorska 2, OIB: 56965652839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44.835,62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8.967,12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4.483,56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3214823435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DELIŠIMUNOVIĆ ŽELJKO, ZAGREB, ŠTEFANIĆEVA 3, OIB: 61712785005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40.746,05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8.149,22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4.074,61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3212600369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DOBREČEVIĆ DEJAN, sisak, Hrvatskih domobrana 48, OIB: 56139792108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14.799,93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2.959,98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1.479,99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3234665562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DOBROTNIK SLAVKO, ZAGREB, RUDE 190, OIB: 67115436162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12.092,11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2.418,42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1.209,21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3212473719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DRAMALIĆ DANIJEL, Đeletovci, MATIJE GUBCA 30, OIB: 34980342146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13.298,00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2.659,60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1.329,80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3222375896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DRENČEVIĆ DRAŽEN, Zagreb, Bolnička 94, OIB: 27259027185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66.334,50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13.266,90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6.633,45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3212786892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DREZGIĆ ĐOKO, ZAGREB, Ferkovići 8., OIB: 34859172434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44.152,49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8.830,50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4.415,25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3210012645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DUBIĆ MLADEN, Dugi put 32, OIB: 86694259776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18.326,96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3.665,40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1.832,70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3211383836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DUDIĆ TOMISLAV, Biškupci, Antunovac 28, OIB: 02956929527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2.319,87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463,98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231,99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3219744181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DUSPARA PERO, Brdovec, Matije Gupca 29 b OIB: 44806773195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36.173,72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7.234,74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3.617,37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3210676188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69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ĐERIĆ RATKO, Zaprešić Ferde Livadića 4, OIB: 27053948844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32.873,05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6.574,62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3.287,31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3215028752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ĐURAS SREĆKO , GORNJA KUPČINA, GORNJA KUPČINA 43 , OIB:25724903284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32.240,85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6.448,18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3.224,09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3216584008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ĐUMLIJA ANTUN, Zagreb, Šetalište 150.brigade 6, OIB: 12252621756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34.769,31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6.953,86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3.476,93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3214554253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ĐUMLIJA DRAGANA, Zagreb, Šetalište 150. brigade 6., OIB: 86017017049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24.729,70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4.945,94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2.472,97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3211696982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FAZLIJU FLJORIM, Zagreb, Nova Ves 77 B, OIB: 49710727648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23.019,85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4.603,98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2.301,99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3213640261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FELIĆ ANICA, Rakitje, Selišće 10, OIB: 12079601440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18.374,11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3.674,82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1.837,41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3210213426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FILIPOVIĆ IVAN, Struga Nartska, Kurekova ulica 5, OIB: 11664653467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31.917,47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6.383,50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3.191,75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3211164560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FRKETIĆ ŽELJKO, Netretić, Frketić selo 12 A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22.848,40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4.569,68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2.284,84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 RN 3221182284, Zaštićen račun RN 3510822482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FUISZ MLADEN, ZAGREB, MESTINSKI PUT 30, OIB: 90546688820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45.352,03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9.070,40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4.535,20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3214575596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FURUNDŽIJA PAVO, SVETI JURAJ U TRNJU, SV.JURAJ U TRNJU 33, OIB: 56584106333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33.174,19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6.634,84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3.317,42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3210022461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79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GABUD NEVENKA, Marija Bistrica, Laz Bistrički 274, OIB: 59122363026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16.887,94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3.377,58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1.688,79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3211113096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GALUNIĆ DAMIR, Velika Petrovagorska, Velika Petrovagorska 13, OIB: 32864975246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17.925,63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3.585,12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1.792,56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3215388281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GELEMANOVIĆ IVICA, DAVOR, STJEPANA RADIĆA 29, OIB: 71336078115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29.851,37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5.970,28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2.985,14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3215578978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GLAMOČIĆ DUŠAN, SVETA NEDELJA, STILINOVIĆEVA 14, OIB: 30972947238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32.731,17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6.546,24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3.273,12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3211149251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GLAVAŠ MARIJA, Zagreb, Poldina 9, OIB: 44815582831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100.634,16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20.126,84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10.063,42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3210773247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GLUHAKOVIĆ IVO, OTOK, KOLODVORSKA 5, OIB: 68864529453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28.147,61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5.629,52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2.814,76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3211356644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GLUŠAC BOŽO, ZAGREB, MALEŠNICA 33, OIB: 77060041410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37.339,09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7.467,82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3.733,91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3210174686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GOJKOVIĆ MILANKO, SESVETE, DON FRANE BULIĆA 3, OIB: 57533607011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34.745,21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6.949,04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3.474,52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HYPO ALPE-ADRIA-BANK D.D.Tekući račun RN 3200278334 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GOLUB STJEPAN, DUBRAVEC, DUBRAVEC 50, OIB: 67024429824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26.873,63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5.374,72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2.687,36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3221364634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GOLUBIĆ IVAN, ZARGEB, VIDEKOVIĆEVA 30, OIB: 83491189930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37.376,92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7.475,38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3.737,69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3213023040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89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GORIČAN VLATKO, PRESEKA, VINKOVEC 153, OIB: 21063951974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24.157,90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4.831,58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2.415,79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3210295272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GRDIĆ JOSO, ZAGREB, KRŠKA 11, OIB: 49802439560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36.737,30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7.347,46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3.673,73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3215019594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GRGIĆ  JOZO, JALŠEVEC NARTSKI, DUGOSELSKA 6, OIB: 78070475722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36.421,63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7.284,32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3.642,16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3210546503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GRILEC BRANIMIR, Pregrada, Sopot 143, OIB: 34017645861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6.389,77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1.277,96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638,98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3212410763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GRIVIĆ DRAGICA, ZAGREB, PETROVA 15, OIB: 98236187365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38.404,90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7.680,98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3.840,49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3212101704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GRLADINOVIĆ ANDRIJA, GORNJI VAROŠ 27, OIB: 94803843592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18.288,38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3.657,68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1.828,84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3211621156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HABAJEC MILJENKO, JAREK HABEKOV, JAREK HABEKOV 7 ,OIB :97939879205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29.345,16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5.869,04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2.934,52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3210549774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HALAPIR  MIRKO , JAREK HABEKOV, JAREK HABEKOV 7 , OIB:97939879205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22.129,80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4.425,96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2.212,98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3222093133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HANDAKOVIĆ KASIM, Rakitje, Zagrebačka 33, OIB: 08437778944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2.166,13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433,22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216,61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3237474043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HASAN IVANKA , ZAGREB, DUGORATSKA 16 ,OIB: 27899651472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58.833,21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11.766,64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5.883,32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3212764352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99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HATIĆ HAZIM , RAKITJE, ZAGREBAČKA 3 , OIB: 62447926901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26.125,26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5.225,06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2.612,53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3610033217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HEĆIMOVIĆ BERNARDICA,  ZAGREB, BOŽIDARA MAGOVCA 14 B , OIB: 12535463535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51.295,96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10.259,20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5.129,60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3210033568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HERNES DAVOR , ZAGREB, BEETHOVENOVA 1 , OIB: 92531617010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84.440,97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16.888,20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8.444,10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3222104449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HIDIĆ HUSEIN, V. Gorica, Seljine brigade 55h, OIB: 34993898734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5.072,74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1.014,54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507,27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3210096854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HODŽIĆ MUHAREM ,ZAGREB, PODSUSEDSKO DOLJE 13 , OIB: 31731971431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39.126,48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7.825,30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3.912,65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3210137727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HORVAT DARKO , ZAGREB, DOLEC 37 , OIB:  78274417536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15.626,12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3.125,22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1.562,61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3210221065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HORVAT ŽELJKO, ZAGREB, DOLEC 37, OIB: 25191491986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15.626,12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3.125,22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1.562,61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3212265510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HOTNJAN DAMIR, GLINA, KNINSKA 13, OIB: 39062316921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10.412,27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2.082,46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1.041,23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3240110920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HOTNJAN DRAŽEN, ZAGREB, KNINSKA 13, OIB: 87919044473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2.152,67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430,54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215,27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3234362143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HOTNJAN SINIŠA, ZAGREB, SELKOVAC 6, OIB: 68434935419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2.109,77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421,96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210,98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3235144977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109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HOTNJAN SLAVKO, GLINA, KNINSKA ULICA 13, OIB: 41952506598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34.775,13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6.955,02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3.477,51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3215203093 , Zaštićen račun RN 3511690669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HRDLIČKA NADICA, KLINČA SELA, KARLOVAČKA 1, OIB: 82000501823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45.137,13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9.027,42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4.513,71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3213701872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HUSAREK DARKO, RADOBOJ, BREGI RADOBOJSKI 86, OIB: 60536418752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14.685,36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2.937,08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1.468,54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3221255316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IKANOVIĆ UZEJIR, RAKITJE, ZAGREBAČKA 3, OIB: 28058638580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17.434,82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3.486,96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1.743,48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3610010498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ILOVAČA STJEPAN, TUŠILOVIĆ, TUŠILOVIĆ 14 B, OIB: 04046430242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16.661,48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3.332,30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1.666,15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3201414168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IVANOVIĆ NIKOLA, KARLOVAC, NEHAJEVA 2, OIB: 38170853633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18.078,37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3.615,68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1.807,84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3201408555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IVČEK DARKO, ZAGREB, III KOZARI PUT II.ODV. 82, OIB: 47735419829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9.290,95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1.858,20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929,10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3236932356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IVIĆ MIJO, Zagreb, Ilica 280, OIB: 49786098612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3.450,92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690,18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345,09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3212695183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JAGEČIĆ MLADEN, Oroslavlje, Mokrice 138, OIB: 16079073943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11.220,73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2.244,14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1.122,07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3213418369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JAHUD ŽELJKO, ZAGREB, OSTROGOVIĆEVA 2, OIB: 93491063292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73.907,34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14.781,46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7.390,73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3210410149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119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JAKI FERDINAND, ZAGREB, KNEŽIJA 9, OIB: 91770016308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15.361,37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3.072,28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1.536,14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3223811291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JAKŠIĆ IVAN, GORNJA STUBICA, OREHOVA GORICA 31 A, OIB: 77502835828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22.687,25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4.537,46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2.268,73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3210254346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JAKUPOVIĆ KASIM, ZAGREB, ČEPINSKI PUT 24 1, OIB: 26478084467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35.559,01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7.111,80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3.555,90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3210026796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JAMBROVIĆ JADRANKA, JASTREBARSKO, PAVLOVČANI 67, OIB: 62975398912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57.173,72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11.434,74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5.717,37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3240311262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JANKOVIĆ JOZO, ZAGREB, REMETSKA 1C, OIB: 06877572214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14.161,37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2.832,28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1.416,14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3210920264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JANKOVIĆ MARKO , ZAGREB, CVIJETE ZUZORIĆ 43 , OIB: 65839513887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12.237,26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2.447,46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1.223,73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 3206287279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JANKULOVSKI CVETAN, Zagreb, Siget 7/XVII, OIB: 33521397159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5.290,46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1.058,10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529,05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3210218844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JELENIĆ DRAGO, Zagrebačka 3, OIB: 41179092781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24.292,80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4.858,56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2.429,28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3212211799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JELIĆ PEJO, ZAGREB, III.KOZARI PUT II. OD 40, OIB: 34555572804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10.545,73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2.109,14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1.054,57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3217008807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JOVANOVIĆ BRANKO, ZAGREB, BRATSTVO I br.6, OIB: 53485704477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20.114,71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4.022,94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2.011,47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3214689398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129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JUKIĆ KATA, VELIKA GORICA, SLAVKA KOLARA 8A, OIB: 63685702233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43.657,78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8.731,56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4.365,78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3216193701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JURAKIĆ MARIJA, ZAGREB, KALENIČKI PUT 10, OIB: 55604513000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81.605,49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16.321,10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8.160,55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3238851866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JUREŠA BOŽIDAR, KRAPINSKE TOPLICE, SELNO 49, OIB: 32093704568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33.141,44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6.628,28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3.314,14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3212843163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JURIČIĆ IVAN, Zagreb, Trg Kralja Tomislava 16/1, OIB: 15125978456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3.220,56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644,12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322,06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3221459865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JURIĆ MIJAT, ZAGREB, OTONA ZUPANČIĆA 18, OIB: 10242802418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27.766,47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5.553,30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2.776,65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3216012932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JURKIĆ NIKOLA, N. Čiče, Sportska ulica 22, OIB:90391839848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995,54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199,10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99,55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3239363205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KAPETANOVIĆ ENIDA, SESVETE, MODRUŠKA 7, OIB: 66446719398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46.575,20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9.315,04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4.657,52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3215113041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KARIĆ FARUK, ZAGREB, ILICA 44, OIB: 15785319741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28.093,21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5.618,64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2.809,32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3210891613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KATALENIĆ KATA, ZAGREB, BRAZILSKA 2, OIB: 60221572918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23.366,48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4.673,30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2.336,65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3214153961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KATALENIĆ STJEPAN, VARAŽDINSKE TOPLICE, DRENOVEC 147, OIB: 28353247952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38.957,76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7.791,56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3.895,78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3211174139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139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KATAVIĆ ANTO, LUČKO, JEŽDOVEC, MIKULINI 16E , OIB: 53580112783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32.116,98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6.423,40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3.211,70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3210597079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KATIĆ ILIJA, RAKITJE, RAKITJE,ZAGREBAČKA 33, OIB: 01209119632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25.617,05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5.123,42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2.561,71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3218614831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KATIĆ MARICA, ZAGREB, DOBRIŠE CESARIĆA 14, OIB: 05481200738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10.435,61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2.087,12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1.043,56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3205312692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KATIĆ MARIJAN, ZAGREB, 1. SAVICA 102, OIB: 71245689318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34.866,56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6.973,32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3.486,66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3216751273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KATIĆ MIJO, DUGA RESA, DOBRIŠE CESARIĆA 14, OIB: 70095367022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6.696,96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1.339,40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669,70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3215922817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KAUČIĆ TONI, ZAGREB, JAGIĆEVA 29, OIB: 94590050273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11.998,08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2.399,62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1.199,81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3236663676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KEKIĆ NIKOLA, Bestovje, Braće Ribar 1A, OIB: 86724595626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29.356,68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5.871,34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2.935,67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3211343023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KLEPO ANTUN, ZAGREB, JANKOMIR 10, OIB: 85350133801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34.078,66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6.815,74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3.407,87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3211397765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KNEŽEVIĆ SNEŽANA, ZAGREB, SUTINSKA VRELA 10, OIB: 89194508286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28.921,25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5.784,26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2.892,13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3213172240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KOKIĆ KRASNODAR, ZAGREB, VLADIMIRA RUŽDJAKA 9 C, OIB: 01713947934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10.441,13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2.088,22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1.044,11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3215175657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149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KOS FRANJO, SAMOBOR, BLASLOVLJE 73, OIB: 24416755626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22.767,02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4.553,40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2.276,70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3210017911, Zaštićen račun,RN 3511216352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KOSTIĆ JAKOV, NOVAKI OBOROVSKI, HARABAJSOVA 13, OIB: 63173668065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21.294,01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4.258,80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2.129,40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3215665313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KOVAČ GORAN, ZAGREB, Kikičeva 17, OIB: 23458896345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23.712,56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4.742,52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2.371,26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3212771920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KOVAČEVIĆ HUSO, ZAGREB, BERNARDA VUKASA 55 , OIB: 51000101130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88.658,31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17.731,66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8.865,83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3212200910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KOVAČEVIĆ IVICA, BOBOVAC, BOBOVAC 106, OIB: 71106812809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14.668,00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2.933,60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1.466,80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3219896491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KOVAČEVIĆ PETAR, ZAGREB, POTOČNA 10, OIB: 34901898638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100.246,12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20.049,22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10.024,61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3215732384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KOVAČIĆ BRANKA, ZAGREB, D. GERVAISA 50, OIB: 32196571288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60.658,88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12.131,78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6.065,89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3216277024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KRAKAN TOMO, ZAGREB, DEKLEŠANEC 34, OIB: 44586026735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11.442,78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2.288,56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1.144,28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3213690252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KRAMARIĆ MIRKO, SESVETE, IVE POLITEA 56, OIB: 96000262730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38.078,20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7.615,64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3.807,82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3211696433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KREČ IVAN, ZAGREB, TREBEŽ 9 A, OIB: 52689259643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37.127,88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7.425,58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3.712,79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3210705141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159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KRIŠKOVIĆ MARIJA, ZAGREB, DRVINJE 16, OIB: 66364557592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26.332,77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5.266,56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2.633,28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3211645255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KRIZMANIĆ ZDRAVKO, B. JANČIĆA 10, OIB: 08429838663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26.051,33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5.210,26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2.605,13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3214910246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KRSNIK BRANKO, GORNJA PLEMENŠČINA 33, OIB: 13917192208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14.156,38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2.831,28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1.415,64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3212414839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KUJADIN VINKO , ČEPIN, E.KVATERNIKA 10 , OIB: 59369028086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20.585,07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4.117,02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2.058,51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3211900572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KUBASEK ANTON , ZAGREB, VIRIUSA MIRKA 1, OIB: 82554016223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27.867,84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5.573,56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2.786,78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3212429556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KUKOLJA ŽELJKO , ZAGREB, VIDA DOŠENA 29 , OIB: 16594626804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29.222,22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5.844,44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2.922,22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3212467840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KUNKERA LUKA , ZAGREB, DUŽICE 23 , OIB: 42414122302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14.501,95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2.900,40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1.450,20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3222366170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KUŠEVIĆ KREŠIMIR, DONJI LADUČ, AUGUSTA ŠENOE 4, OIB: 31452499919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31.340,51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6.268,10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3.134,05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3212786972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LEMIĆ TOMISLAV , KARLOVAC, SARAJEVSKA 8 , OIB: 86984139418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62.051,21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12.410,24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6.205,12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3205569024, Zaštićen račun RN 3506796131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LEVAK MIJO , ZAGREB, AVENIJA M.DRŽIĆA 107 , OIB: 67145846105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23.955,82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4.791,16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2.395,58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3211617937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169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LEŠIĆ FABO , ŠTITAR, MATIJE GUPCA 45 , OIB: 81751137628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14.958,50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2.991,70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1.495,85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3216735626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LIPOVAC LJUPKO, ULICA GRADA VUKOVARA 24, OIB: 39988965759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27.968,46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5.593,70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2.796,85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3217473601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LISJAK IVAN , PODTUREN, NOVAKOVEC  MURSKA 19 , OIB: 31188181729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32.544,00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6.508,80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3.254,40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3210648262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LJEVAR ANICA , ZAGREB, ČEPINSKI PUT 42 A , OIB: 23050997219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41.699,81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8.339,96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4.169,98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3210044714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LJEVAR JAKOV , ZAGREB, ČEPINSKI PUT 42 A , OIB: 96976237697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21.381,70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4.276,34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2.138,17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 3210044538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LONČAR DRAŽEN, PALMOTIĆEVA 80, OIB: 60056884932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5.936,33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1.187,26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593,63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3213043928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LONČAR VILIM, Kumrovec, Razvor 28, OIB: 62642933226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5.572,73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1.114,54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557,27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3237453508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LONČARIĆ MILAN , ĐURIN POTOK, ĐURIN POTOK 204 , OIB: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32.024,21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6.404,84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3.202,42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 3206286698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LOVRIČIĆ DRAGO, 1. SVIBNJA1995 89, OIB: 95556406147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41.586,79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8.317,36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4.158,68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3214004386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LUKAČEVIĆ ANA, VLAHA BUKOVCA 1, OIB: 65005749574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36.928,61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7.385,72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3.692,86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3212712334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179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LULIĆ TOMO , SESVETE, EMANUELLA VIDOVIĆA 3B , OIB:10933700740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21.741,07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4.348,22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2.174,11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Zaštićen račun RN 3511224762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MAKEK IVAN, Zagreb, Križanjićeva 7, OIB: 09508344189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5.238,89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1.047,78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523,89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3237818230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MALBAŠA MARKO, Zagreb, Sitnice 11, OIB: 08126797298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23.035,42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4.607,08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2.303,54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3215552404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MARKOVIĆ PETAR, Đulovac, Batinjani 6, OIB: 31369264528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25.882,60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5.176,52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2.588,26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3216594452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MARKULIN JOSIP, LOBOR, VINIPOTOK 109 D, OIB: 36196137834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70.241,04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14.048,20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7.024,10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3216468543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MARKULIN ZLATKO, ZAGREB, MATIJEVIČKA 12, OIB: 56466097430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58.984,48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11.796,90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5.898,45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3211257256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MARKULINIĆ BOŽICA, ZAGREB, NOVAKA GRGE 15, OIB: 53033550455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45.223,71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9.044,74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4.522,37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RAIFFEISENBANK AUSTRIA D.D.  Tekući račun RN  3200747690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MARTEK DRAGUTIN, BREZJE, BREZJE 6, OIB: 42170214450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27.830,76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5.566,16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2.783,08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3211455751, Zaštićen račun RN 3510844451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MARTINOVIĆ JOZO, V. Gorica, Matice Hrvatske 34, OIB: 95225025785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700,41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140,08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70,04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 3222386479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MARUŠIĆ ANTO, DUGO SELO, LAZNICE 3, OIB: 34319871663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18.533,14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3.706,62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1.853,31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3217365163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189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MATIĆ ANTO, SAMOBOR, SLAVONSKA 1, OIB: 11685052075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31.000,76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6.200,16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3.100,08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3215563138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MATOŠ IVAN, DUGO SELO, RUGVIČKA 247, OIB: 60347179007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36.694,42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7.338,88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3.669,44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3210210608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MEDAK ŽELJKO, NOVA KRIVAJA, NOVA KRIVAJA 25, OIB: 82092482738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27.442,72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5.488,54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2.744,27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3215945319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MEDVEDEC BRANKO, ZAGREB, JARUN 075, OIB: 50667816667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62.339,19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12.467,84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6.233,92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3221025289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MEDVIDOVIĆ DINKO, Zagreb, Hrv. Sokola 75, OIB: 50052354112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9.674,97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1.935,00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967,50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3223637762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MESIC ŽELJKO, Zagreb, Vajdin vijenac 20, OIB: 10138427150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8.000,00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1.600,00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800,00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3211777989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MESIĆ DAMIR, RAKITJE, STARI HRAST 19 , OIB: 15695257005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34.968,41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6.993,68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3.496,84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3211154315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MIKAC KRISTINA, ZAGREB, J. PUPAČIĆA 5, OIB: 76187858085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43.631,19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8.726,24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4.363,12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3221759431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MIKIČIĆ PERO, ZAMLAČA, ZAMLAČA 38, OIB: 83352340607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28.495,81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5.699,16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2.849,58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3201411502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MIKULIĆ ZDENKA, Zagreb, Bukovačka C 37, OIB: 65260291785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3.024,00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604,80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302,40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3235815531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199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MIKLEŽ ROBERT, NOVAKI SAMOBORSKI, VOJVODIĆI 35, OIB: 22581342136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28.512,12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5.702,42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2.851,21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3211644872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MIKŠIĆ MARKO, ZAGREB, VINIČKA 4, OIB: 12477995905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25.389,58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5.077,92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2.538,96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3217347956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MIKULIĆ MARINKO, ZAGREB, TURININA 4, OIB: 93907949366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42.339,14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8.467,82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4.233,91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3214017486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MILADIĆ SRETKO, ZAGREB, ŠTEFANIĆEVA 4, OIB: 59403908275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51.025,03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10.205,00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5.102,50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3214774767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MILARDOVIĆ MARIO, DONJA PETRIČKA, DONJA PETRIČKA 47, OIB: 42971544637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20.166,31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4.033,26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2.016,63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3219471874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MILARDOVIĆ ZDENKO, DONJA PETRIČKA, DONJA PETRIČKA 47, OIB: 40538956272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34.295,21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6.859,04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3.429,52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3215464391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MILIČEVIĆ MILORAD, DVOR, GAGE 53, OIB: 16107789338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9.917,85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1.983,58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991,79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3234888390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MILIĆ DRAGAN, JAVNICA, JAVNICA 50, OIB: 33057871412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11.699,06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2.339,82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1.169,91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3232741083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MILJAN DARKO, STRUŽEC, SREDNJE SELO 118,STRUŽEC, OIB: 02880059354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26.194,76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5.238,96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2.619,48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3211252496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MIŠAK MARIO, ZAGREB, KRALJA TOMISLAVA 13, OIB: 78646473930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3.971,91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794,38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397,19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3232017338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209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MLIKOTA MILENKO, ZAGREB, DVOJKOVIĆEV PUT 25/1, OIB: 21749974813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30.207,48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6.041,50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3.020,75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3211163833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MLINARIĆ ZLATKO, OROSLAVJE, MILANA PRPIĆA 72, OIB: 87575648365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17.194,65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3.438,94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1.719,47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3218770223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MRGIĆ ŽELJKO, KARLOVAC, SARAJEVSKA 4, OIB: 90235338116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33.561,36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6.712,28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3.356,14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3201412267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MUHERINA HADO, ZAGREB, JOSIPA LONČARA 2, OIB: 99831054553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24.851,23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4.970,24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2.485,12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3212706866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MUJKANOVIĆ REĐO, RAKITJE, ZAGREBAČKA 3, OIB:16426472935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41.940,93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8.388,18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4.194,09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3210032586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MUJKANOVIĆ ŠEFIK, RAKITJE, ZAGREBAČKA 33, OIB: 61361938400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17.419,82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3.483,96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1.741,98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3210898515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MUMINOVIĆ MUJO, Hromec 80, OIB: 79029567227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17.825,90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3.565,18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1.782,59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32111582186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MURK STJEPAN, PODGORA KRAPINSKA, PODGORA KRAPINSKA 49, OIB: 71674258427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32.104,74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6.420,94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3.210,47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3215950512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MUŽAR STJEPAN, RAKITJE, Selišće 5, OIB: 53518905505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36.437,52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7.287,50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3.643,75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3235670662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NIKOLIĆ IVKA, ZAGREB, DRAGE GERVAISA 21, OIB: 54591422762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26.847,45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5.369,50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2.684,75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3212817052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219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NOVOSEL ZDRAVKO, OROSLAVJE, ZAGREBAČKA 4, OIB: 43513355578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29.974,14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5.994,82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2.997,41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3221972020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NUKIĆ FAJIK, DUGO SELO, RUGVIĆKA 226, OIB: 56240415724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17.129,54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3.425,90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1.712,95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3223573473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OGRIĆ ADEM, Kolodvorska 60, OIB: 88330382668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20.029,92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4.005,98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2.002,99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3610010844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OKANOVIĆ AVDO, RAKITJE, ZAGREBAČKA 3, OIB: 49283978078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38.365,89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7.673,18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3.836,59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3610014056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OSMANOVIĆ SENADA, SESVETE, LJ.POSAVSKOG 25/A, OIB: 33691635821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18.395,03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3.679,00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1.839,50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3210353308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OVČAR JOSIP, SVEDRUŽA, SVEDRUZA 92, OIB: 70432059565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27.286,59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5.457,32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2.728,66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3210115914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PADOLSKI DRAGUTIN, RAKITJE, ZAGREBAČKA 33, OIB: 74023313399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21.381,70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4.276,34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2.138,17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3210182784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226</w:t>
            </w:r>
          </w:p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>PAĐEN ZDRAVKO, ZAGREB, Đ.DEŽELIĆA 40, OIB: 64663574089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543.612,71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108.722,54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54.361,27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>Zagrebačka banka d.d. Tekući račun RN 3212760735</w:t>
            </w:r>
          </w:p>
        </w:tc>
        <w:tc>
          <w:tcPr>
            <w:tcW w:type="dxa" w:w="2197"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PANTALER GABRIEL, DRENOVEC, DRENOVEC 84, OIB: 16979982185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29.338,89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5.867,78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2.933,89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3210014825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PANTALER SLAVKO, Drenovec, Drenovec 82, OIB: 00009111665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14.116,39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2.823,28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1.411,64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3232622193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229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PAŠALIĆ MILAN, ZAGREB, DUBRAVA 256 H, OIB: 00268758086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67.344,90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13.468,98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6.734,49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3210099140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PAVIĆ DUBRAVKO, ZAGREB, SIDE KOŠUTIĆ 4, OIB: 21941989173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26.850,20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5.370,04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2.685,02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3210902402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PAVKOVIĆ SLAVKO, OREŠJE, SAVSKA 33, OIB: 50819665441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13.994,55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2.798,92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1.399,46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3233557211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PAVLAK BRANKO, DONJI STUPNIK, DONJOSTUPNIČKA 17, OIB: 36250447202 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14.822,09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2.964,42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1.482,21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3237146315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PAVLEK TOMISLAV, ZAGREB, ZEMLJAKOVA 007, OIB: 76673616675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27.623,56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5.524,72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2.762,36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3219721067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PEREŠIN LUKA, GORNJA STUBICA, SAMCI 71, OIB: 82240760520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4.417,81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883,56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441,78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Tekući račun RN 3222371000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PERIČEVIĆ IVICA, DVOR, HRV.BRANITELJA 20, OIB: 65805335032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33.623,76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6.724,76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3.362,38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3216078518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PERKUŠIĆ ANTE, ZAGREB, ŠTEFANIĆEVA 1, OIB: 24912305879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54.193,80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10.838,76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5.419,38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3221363800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PETEK LJUBA, ZAGREB, BUNIĆEVA 22, OIB: 01048661452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126.769,55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25.353,92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12.676,96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3215115238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PETEK VLADO, TURNIŠĆE DESINIĆKO, TURNIŠĆE DESINIĆKO 31, OIB: 85377250743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30.729,86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6.145,98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3.072,99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3213330813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239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PETRAŠ ŽELJKO , ZAGREB, BOLNIĆKA CESTA 97 , OIB: 40723180776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37.741,70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7.548,34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3.774,17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3214994633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PILJIĆ IVO, KLARINA 12, OIB: 34798762063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16.598,20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3.319,64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1.659,82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3213766083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PIPIĆ FILIP, ZAGREB, PUŠKARIĆEVA 47, OIB: 06512461952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8.450,13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1.690,02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845,01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3236983516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PODNAR ANĐELA, ZAGREB, GERVATSOVA 1, OIB: 17836326568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42.921,89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8.584,38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4.292,19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3214200914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243</w:t>
            </w:r>
          </w:p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>POGAČIĆ ZVONIMIR, KARLOVAC, DREŽNIK 145, OIB: 14366883008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664.387,93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132.877,58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66.438,79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>Zagrebačka banka d.d. Tekući račun RN 3216446216</w:t>
            </w:r>
          </w:p>
        </w:tc>
        <w:tc>
          <w:tcPr>
            <w:tcW w:type="dxa" w:w="2197"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POLJAK MARIJANA, ZAGREB, HRGOVIĆI 83, OIB: 72117807524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7.813,93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1.562,78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781,39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3214443472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POŽEGA DRAGAN, PODMELNICA, NOVO SELO 95, OIB: 26908226584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35.255,44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7.051,08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3.525,54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3202359296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POŽEGA FRANJE, DONJI NIKŠIĆ 29, OIB: 3210427875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1.208,81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241,76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120,88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3210908225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POŽEGA MARIJAN, KARLOVAC, JANA MASARYKA 7/2, OIB: 70276798122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31.905,93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6.381,18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3.190,59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3206702241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POŽEGA NIKOLA, SLUNJ, GORNJI NIKŠIĆ 29, OIB: 26776502640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30.978,90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6.195,78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3.097,89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3201408977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249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PRGOMET ANTO, SESVETE, SVETOG MARTINA 28, OIB: 15503411635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24.314,27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4.862,86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2.431,43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3219558833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PRNJAK MAJA, ZAGREB, KUZMINEČKA 1, OIB: 10421918200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836,88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167,38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83,69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SPLITSKA BANKA, Tekući račun RN 3243347313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PUNTAREC DRAGO, ZAGREB, LUČKA 31, OIB: 11791979970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49.217,33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9.843,46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4.921,73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3210290806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RADENIĆ SMILJKA, Lukavec, Turopoljska 48, OIB: 85983507617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25.221,56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5.044,32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2.522,16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3235614402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RANOGAJEC VILIM, ZAGREB, HINKA WURTA 2, OIB: 82887786811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6.386,12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1.277,22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638,61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 RN 8540063121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RAPAIĆ DUŠKO, ZAGREB, SLAVONSKA 11, OIB: 08821009650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49.316,79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9.863,36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4.931,68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3214231165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RAZUM JOSIP, SAMOBOR, KONŠĆICA, OIB: 21331001468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1.764,83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352,96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176,48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3210173851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REKIĆ FEHIM, RAKITJE, ZAGREBAČKA 3, OIB: 05053653409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42.690,48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8.538,10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4.269,05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3212514442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ROGINA IVAN, POLJANICA BISTRANSKA, POLJANICA SEVERSKA 35, OIB: 89764288532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50.037,65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10.007,54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5.003,77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3210154267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ROMIĆ DRAGO, RAKITJE, ZAGREBAČKA 3, OIB: 10465049834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32.196,34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6.439,26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3.219,63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32113873125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259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RONČEVIĆ BRANKO, SESVETE, KAŠTELANA JURE 10, OIB: 10468961775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32.325,41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6.465,08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3.232,54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3210157878, Zaštićen račun RN 3511881741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RONČEVIĆ MATO, DUGO SELO, RUGVIČKA 247, OIB: 84304292045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35.598,21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7.119,64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3.559,82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3212238759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ROSO STANKO , ZAGREB, TRNSKO 3 A , OIB: 23573055392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45.819,49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9.163,90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4.581,95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3210239167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RUBINIĆ MARINA, GOSPODSKA 61 A, OIB: 38203685993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7.781,79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1.556,36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778,18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3238322281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RUŽIĆ  MIRKO , KERESTINEC, PURGARIJA 31 , OIB: 16685590196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40.920,67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8.184,14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4.092,07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3212150422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RUŽNIĆ SADIK, VELIKA GORICA, ISTARSKA 13, OIB: 70040753850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3.972,44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794,48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397,24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3214505876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SALOPEK JURE, FARKAŠEVAC, BOLČ 74, OIB: 15472463970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6.717,82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1.343,56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671,78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3216782844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SAMARDŽIJA BORIS , KARLOVAC, LUŠČIĆ 22 , OIB: 83321206767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13.741,42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2.748,28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1.374,14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3206718423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SEČAN  VJEKOSLAV, Marina Tartaglije 14, OIB; 98851933722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138.877,57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27.775,52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13.887,76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3211256753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SERDAR PETAR, VELIKA GORICA, VELIKA KOSNICA 36 H, OIB: 09886391050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51.163,18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10.232,64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5.116,32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3216802648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269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SALATOVIĆ MARTIN, KRAPINSKE TOPLICE,MIHANOVIĆ ANTUNA 22A, OIB: 68688273538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16.992,04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3.398,40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1.699,20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3236813637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SEVER DAMIR, VIČA SELA,VIČA SELA 34 A, OIB: 95508097357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12.603,15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2.520,64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1.260,32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3219985271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SIMIĆ ANTUN, DAVOR, SAVSKA 45, OIB: 07043648225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26.791,33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5.358,26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2.679,13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3214206438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SIMIĆ JOSIP, DAVOR, SAVSKA 45, OIB: 47264766969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35.928,93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7.185,78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3.592,89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3216188097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SKUKAN  VESNA, ZAGREB, SIGET 20 B, OIB: 71463086147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49.586,82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9.917,36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4.958,68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3215005232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SLIVAK MARA, ZAGREB,S. BATUŠIĆA 37 OIB: 01881468561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8.355,24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1.671,04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835,52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3216763775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SLUNJSKI MARTA, Zagreb, H. Sokola 77, OIB: 46898121977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20.395,00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4.079,00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2.039,50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3214779682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SLUNJSKI TOMO, ZAGREB, HRVATSKOG SOKOLA 77, OIB: 28349353449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30.913,24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6.182,64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3.091,32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3214242384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SOBO MIRSAD, RAKITJE,ZAGREBAČKA 33 ,OIB: 83335843648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36.140,67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7.228,14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3.614,07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3216594389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SOLTAR SANJA, ZAGREB, PODZMIŠ 7, OIB: 45327989239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3.394,53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678,90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339,45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3232956373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279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SPAHIĆ LATIF, ZAGREB, Janka Matka 6, OIB: 72302845474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38.810,40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7.762,08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3.881,04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3216853146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SPREČO  MEVLUDIN, BESTOVJE, ZAGREBAČKA 3, OIB:66755599765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33.869,98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6.774,00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3.387,00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3223196879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STANOJČIĆ JELENA, ZAGREB, DRAGE GERVAISA 31, OIB: 08934979183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91.160,51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18.232,10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9.116,05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3213199910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STEFANOVIĆ  JOVO, ZAGREB, DUBRAVA 256, OIB: 34663107215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87.040,85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17.408,18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8.704,09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3210688157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STEFANOVIĆ  RENATA, ZAGREB, DUBRAVA 256, OIB: 27680433691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56.962,67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11.392,54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5.696,27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3215654128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STIĆ BRANKO, TRG KRALJA PETRA SVAČIĆA 15, OIB: 77168001872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19.750,09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3.950,02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1.975,01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3201414248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STIĆ TOMO, StrmabPribički, Strmac Pribički 1b, OIB: 62693230089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19.056,78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3.811,36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1.905,68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3212777148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STIPIĆ NIKO, DRAGOŠIČKA, LAZI 4, OIB: 15939812820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36.452,47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7.290,50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3.645,25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3212325581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STOJKOVIĆ SLOBODAN, ZDENCI, KOLODVORSKA 25, OIB: 02989287546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30.800,89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6.160,18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3.080,09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Zagrebačka banka d.d. Tekući račun RN 02989287546 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STUBLA REMZI, RAKITJE, ZAGREBAČKA 33, OIB: 73465406406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19.229,64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3.845,92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1.922,96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3212155387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289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SULIĆ  IVICA, ZAGREB, VITASOVIĆEVA POLJANA 11, OIB: 62761780268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170.257,25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34.051,46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17.025,73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3214413901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ŠAINOVIĆ ANĐELKO, Hrv. Leskovac, Tratinska 2, OIB: 70706420651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17.066,92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3.413,38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1.706,69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3236056041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291</w:t>
            </w:r>
          </w:p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 xml:space="preserve">ŠANTIĆ ZDENKO, ZAGREB, ILICA 173, OIB: 52259836657                                                 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321.306,67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64.261,34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32.130,67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>Erste bank d.d. Tekući račun RN 3204565290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292</w:t>
            </w:r>
          </w:p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>ŠARAVANJA VLADIMIR, Zagreb, Rudeška cesta 156, OIB: 83303459858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31.616,73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6.323,34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3.161,67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hideMark/>
          </w:tcPr>
          <w:p w:rsidRDefault="00404C03" w:rsidR="00404C03" w:rsidRPr="00404C03">
            <w:r w:rsidRPr="00404C03">
              <w:t>Zagrebačka banka d.d. Tekući račun RN 3213968096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ŠEĆIBOVIĆ  MUNEVERA, HRVATSKOG SOKOLA 71, OIB: 42341597592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48.719,34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9.743,86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4.871,93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3210113929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ŠEPČEVIĆ MIRA, ZAGREB, LASTOVSKA 5, OIB; 47888726686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86.280,37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17.256,08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8.628,04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3210929987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ŠILIĆ RADMILA, SAMOBOR, KARDINALA F.KUHARIĆA 14 B, OIB: 40925463444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49.669,57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9.933,92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4.966,96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OTPBANKA d.d. TEKUĆI RAČUN 3205631216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ŠIMIĆ MATO, ZAGREB, TURIĆA JURE 5, OIB: 53906171939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15.340,16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3.068,04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1.534,02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3213361849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ŠIMUNOVIĆ EMILIJA, Zagreb, Ivanićgradska 58, OIB: 79174419243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22.097,04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4.419,40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2.209,70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3218519706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ŠIMUNIĆ MILENKO, OROSLAVJE, ZAGREBAČKA 66, OIB: 63601447300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28.393,70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5.678,74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2.839,37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3213214365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299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ŠIKANIĆ RADOVAN, Zagreb, Turinina 4, OIB: 18579807103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28.329,29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5.665,86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2.832,93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3212288132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ŠINTIĆ MILKA, KLJUČ BRDOVEČKI, MOKRIČKA 23, OIB: 70829525059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67.286,93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13.457,38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6.728,69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3215064520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ŠKOT IVICA, KARLOVAC, VARAZDINSKA 15, OIB: 00260228814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31.194,06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6.238,82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3.119,41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3206702811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ŠKREBLIN DRAGO, RAZVOR, RAZVOR 044, OIB: 97465650283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33.517,26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6.703,46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3.351,73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3215455246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ŠLAT MIJO, ERDELJ, ERDELJ 12 B, OIB: 32285751511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33.033,33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6.606,66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3.303,33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3201408483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ŠPOLJARIĆ SNJEŽANA ZAGREB, BOŽIDARA MAGOVCA 159, OIB: 30334074167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52.202,32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10.440,46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5.220,23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3220993207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ŠTEFANAC JOŽICA, Duga Resa, Belaj 26, OIB: 94284330903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7.507,19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1.501,44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750,72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3240050477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ŠTEFANIĆ  JOŽEF, ŽABNIK, ZAVRTNA 9, OIB: 23030077437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32.058,74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6.411,74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3.205,87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3222474794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ŠTETIĆ BUDE, ZAGREB, PERUANSKA 14, OIB: 65857538618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40.052,58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8.010,52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4.005,26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3210045563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ŠTIMAC DANE, PARUŽEVINA, KRALJŠČAK 9, OIB: 94024345786 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38.213,88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7.642,78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3.821,39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3213201762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309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ŠVAGELJ FRANJO, ZAGREB, KOTORIPSKA 31, OIB: 58540351122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15.938,68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3.187,74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1.593,87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3210281532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ŠVAST DAMIR, Zagreb, Domitrovićeva 16, OIB: 64070038966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37.065,77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7.413,16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3.706,58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3210417492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TABAKOVIĆ ESADA, HUM ZABOČKI, HUM ZABOČKI 67 D, OIB: 12942781496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24.722,89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4.944,58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2.472,29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3217222637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TALETOVIĆ NUSRET,  LUČKO, IVIČEKI 17, OIB: 06700764961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11.647,70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2.329,54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1.164,77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3223300203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TIKVIĆ VLADO, Zaprešić, Antuna Mihanovića 39, OIB: 04744391321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8.000,00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1.600,00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800,00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3211677125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TOMAŠKO TOMISLAV, SVETA NEDJELJA, KERESTINEC, V. NAZORA 1, OIB: 4582831355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5.558,58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1.111,72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555,86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3218457522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TOMIĆ BOGDAN, Puhovo, 2. Puhovskiodv. 5, OIB: 53636094310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19.462,25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3.892,46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1.946,23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3210638507, Zaštićen račun RN 3511873889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TOKIĆ SLAVKO, Zagreb,I. Kozari put 14. odv. bb, OIB: 03512771688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8.940,93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1.788,18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894,09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3217758254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TOMLJANOVIĆ DUBRAVKA, KARLOVAC, M. DRŽIĆA 11, OIB: 89673363683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54.861,08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10.972,22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5.486,11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3201402446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TRBOJEVIĆ  ĐURO, ZAGREB, GORNJA MOČILA 102, OIB: 98243344298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14.457,49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2.891,50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1.445,75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3210098212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319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TRUPKOVIĆ MLADEN, DUGA RESA, MREŽNIČKI BRIG 8, OIB: 01213805639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22.445,45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4.489,10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2.244,55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3201413251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TURKALJ JOSIP, ZAGREB, KLEKOVA 13, OIB: 25150398121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4.510,22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902,04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451,02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3212041378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UDOVČIĆ IVO, Ivanec Bistranski, Stubička 55, OIB: 12353835454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35.495,15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7.099,04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3.549,52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Zaštićen račun RN 3510557512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TUŠEK SLAVKO, JAZVINE, JAZVINE 41, OIB: 14324796550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22.210,35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4.442,08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2.221,04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3211233206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UZUN  MILJENKO, ZAGREB, SENJSKA 9, OIB: 39246074138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15.580,49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3.116,10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1.558,05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3211112479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VALENTIĆ MARKO, KRUŠKOVAČA, KRUŠKOVAČA 43, OIB: 78883090233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27.762,48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5.552,50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2.776,25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3204115539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VARGA DAMIR, MAČE, MAČE 160 A, OIB: 01763370311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5.753,24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1.150,64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575,32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3240980841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VARJAČIĆ MILAN, ĐURMANEC, HROMEC 27, OIB: 82366887887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2.764,22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552,84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276,42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3219680070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VELA  STIPO, ZAGREB, LJUDEVITA GAJA 4, OIB; 95735328927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31.100,36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6.220,08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3.110,04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3210869216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VELIĆ OSMAN, PRIJEBOJ, PRIJEBOJ 10, OIB: 37884802022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12.527,54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2.505,50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1.252,75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3236950068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329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VELIĆ RASIM, RAKITJE, ZAGREBAČKA 33, OIB: 97550672951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27.801,94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5.560,38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2.780,19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3235238596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VOBNER DAMIR, Zagreb, Hrastova 8, OIB: 70911607676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66.335,70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13.267,14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6.633,57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3213287434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VORIH IVAN, Strmec Samoborski, Savska 21, OIB: 07166927948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7.329,53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1.465,90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732,95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3220409234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VRATARIĆ MILE,KARLOVAC, TURAN 37 A, OIB: 50528485737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38.202,91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7.640,58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3.820,29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KARLOVAČKA banka d.d. Tekući račun RN 3201406248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VRČKOVIĆ JOSIP, RAKITJE, RAKITSKA CESTA 59, OIB: 98044593435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35.712,54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7.142,50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3.571,25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3213610219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VUGRIN MARIJAN, SAMOBOR, CERJE SAMOBORSKO 84, OIB: 26116763580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961,7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192,34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96,17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3215213509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VUGLAČ KSENIJA, Zagreb, Lastovska 2, OIB: 76222402007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42.439,68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8.487,94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4.243,97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3211757856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VUJASINOVIĆ TIHOMIR, ZAGREB, HANAMANOVA 3, OIB: 12254515598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797,48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159,50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79,75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3212648986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VUKAŠINOVIĆ MIJODRAG, BESTOVJE, ZAGREBAČKA 3, OIB: 41699135660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36.717,15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7.343,44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3.671,72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3212593692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VUKELIĆ DINKO, ZAGREB, KOSOROVA 19, OIB: 53594813168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817,13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163,42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81,71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3217313108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339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VURNEK ANKA, ZAGREB, ODAKOVA 1, OIB: 20309993215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45.487,42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9.097,48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4.548,74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3215373041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 xml:space="preserve">ZAHIROVIĆ SEJAD, MIRKOVEC, MIRKOVEC 25 A, OIB: 58586270537 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28.295,88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5.659,18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2.829,59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3213073198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ZRINJAN GROZDA, ZAGREB, PULJSKA 67, OIB: 19456632271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20.934,68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4.186,94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2.093,47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3212611677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ZULIĆ ADEM, RAKITJE, ZAGREBAČKA 3, OIB: 82015411371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30.078,62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6.015,72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3.007,86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3610011267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ŽABEC MARIJAN, Zagreb, Vrapčanska 23, OIB: 33914211482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25.358,18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5.071,64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2.535,82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3215042700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ŽAGAR  MILAN, VELIKI POTOK 21, OIB: 98374689036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42.877,09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8.575,42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4.287,71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3216221957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ŽALAC VLADO, ZAGREB, STARČA 16, OIB: 77267543367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21.399,20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4.279,84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2.139,92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3210206206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ŽIVKOVIĆ PAVO, VELIKA MLAKA, ZAGREBAČKA 14, OIB: 28045938111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32.568,84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6.513,76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3.256,88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3212656084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ŽUGEC JOSIP, ZAGREB, GRGE NOVAKA 13, OIB: 99676789669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53.547,98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10.709,60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5.354,80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3214825998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SEDLAR ANKICA , Zagreb,Vajdina 20, Oib: 33181659540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48.719,16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9.743,84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4.871,92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349a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ELKASOVIĆI , zastupani po odvjetniku J.Mimica ,OIB: 25893115825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98.000,00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0,00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0,00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2360000-1100756434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349b</w:t>
            </w:r>
          </w:p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 xml:space="preserve">DŽEMAL ELKASOVIĆ, OIB: 49921183416, zastupan po odvjetniku Jozi Mimica, Ozaljska 87, Zagreb </w:t>
            </w:r>
          </w:p>
        </w:tc>
        <w:tc>
          <w:tcPr>
            <w:tcW w:type="dxa" w:w="2197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12.500,00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2.500,00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1.250,00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BJELOBRK JOZO, Ratkovica,Ratkovica 81,Oib: 77664822203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43.580,77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8.716,16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4.358,08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OVČAR VIKTOR, Đurmanca,Macelj Gornji 57 Oib: 14744017616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515.678,16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103.135,64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51.567,82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SEKULIĆ MIODRAG, Omarske,Prijedor BiH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121.680,16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24.336,04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12.168,02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DELAČ MARKO, Slunj, Videkić 66 C, Oib: 64444943091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119.355,69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23.871,14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11.935,57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Zagrebačka banka d.d. Tekući račun RN 3210556636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DIZDAREVIĆ NURIJA, Bužim, Čava 23 BiH Oib: 00258717244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2.192.622,24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438.524,44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219.262,22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DELIMAR STJEPAN, Samobor, Svetonedeljsksa 5, Oib: 70420022888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14.524,93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2.904,98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1.452,49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ANĐELKOVIĆ  RADOMIR, Zagreb, Travanjska  16 Oib: 75456149174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11.915,14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2.383,02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1.191,51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357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ĆOSIĆ MIĆO, Rakitje Zagrebačka 33 ,Oib: 09049299592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7.726,50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1.545,30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772,65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358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RUBČIĆ JOSIP, Zagreb,Pančićeva 4 Oib: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31.711,18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6.342,24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3.171,12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359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VUKOVIĆ IVAN, Zagreb Gospodarska 32, Oib: 95937376662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11.560,62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2.312,12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1.156,06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360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JANKOVIĆ JOZO, Zaprešić , Ivana Bistrički,Stubička 55 a, Oib: 94682091762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49.483,17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9.896,64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4.948,32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361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BEKIĆ MARKO, Zagrb,Škrlčeva 45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18.910,00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3.782,00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1.891,00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362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GRABOVAC MARIO, Imotski,Glavine Donje 53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196.059,03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39.211,80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19.605,90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363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JAGIĆ DRAŽEN, Tuhelj, Trsteno 10, Oib: 12654873569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103.143,18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20.628,64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10.314,32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364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HORVAT AMALIJA, Varaždinske toplice, Drenovec 98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39.033,98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7.806,80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3.903,40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365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HATLAK STJEPAN, Zagreb, Vitasovićeva poljana 10 , Oib: 27457297719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23.341,14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4.668,22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2.334,11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366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JAČMENJAK DRAGUTIN, Gornja Rijeka,Radnička 1 , Oib: 98531171521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17.291,65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3.458,34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1.729,17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367</w:t>
            </w:r>
          </w:p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>BALAŠ ZVONKO, Zagreb, Ivana Šibla 8 , Oib: 56244490318</w:t>
            </w:r>
          </w:p>
        </w:tc>
        <w:tc>
          <w:tcPr>
            <w:tcW w:type="dxa" w:w="2197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111.427,03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22.285,40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11.142,70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368</w:t>
            </w:r>
          </w:p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>VUČKOVIĆ ESAD, Zagreb, Tita Strozzija 27, OIB: 30684005185</w:t>
            </w:r>
          </w:p>
        </w:tc>
        <w:tc>
          <w:tcPr>
            <w:tcW w:type="dxa" w:w="2197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402.239,31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80.447,86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40.223,93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noWrap/>
            <w:hideMark/>
          </w:tcPr>
          <w:p w:rsidRDefault="00404C03" w:rsidP="00404C03" w:rsidR="00404C03" w:rsidRPr="00404C03">
            <w:r w:rsidRPr="00404C03">
              <w:t>369</w:t>
            </w:r>
          </w:p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 xml:space="preserve">RADOVAC IVAN, Sesvete, III Savski odvojak 13 , Oib: </w:t>
            </w:r>
          </w:p>
        </w:tc>
        <w:tc>
          <w:tcPr>
            <w:tcW w:type="dxa" w:w="2197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 w:val="restart"/>
            <w:noWrap/>
            <w:hideMark/>
          </w:tcPr>
          <w:p w:rsidRDefault="00404C03" w:rsidP="00404C03" w:rsidR="00404C03" w:rsidRPr="00404C03">
            <w:r w:rsidRPr="00404C03">
              <w:t>555.480,00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111.096,00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55.548,00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vMerge w:val="restart"/>
            <w:hideMark/>
          </w:tcPr>
          <w:p w:rsidRDefault="00404C03" w:rsidP="00404C03" w:rsidR="00404C03" w:rsidRPr="00404C03">
            <w:r w:rsidRPr="00404C03">
              <w:t>370</w:t>
            </w:r>
          </w:p>
        </w:tc>
        <w:tc>
          <w:tcPr>
            <w:tcW w:type="dxa" w:w="6646"/>
            <w:noWrap/>
            <w:hideMark/>
          </w:tcPr>
          <w:p w:rsidRDefault="00404C03" w:rsidR="00404C03" w:rsidRPr="00404C03">
            <w:r w:rsidRPr="00404C03">
              <w:t>Pejo Mrkonjić iz Zagreba, Stružečki put 26</w:t>
            </w:r>
          </w:p>
        </w:tc>
        <w:tc>
          <w:tcPr>
            <w:tcW w:type="dxa" w:w="2197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 w:val="restart"/>
            <w:hideMark/>
          </w:tcPr>
          <w:p w:rsidRDefault="00404C03" w:rsidP="00404C03" w:rsidR="00404C03" w:rsidRPr="00404C03">
            <w:r w:rsidRPr="00404C03">
              <w:t>134.599,65</w:t>
            </w:r>
          </w:p>
        </w:tc>
        <w:tc>
          <w:tcPr>
            <w:tcW w:type="dxa" w:w="1648"/>
            <w:vMerge w:val="restart"/>
            <w:noWrap/>
            <w:hideMark/>
          </w:tcPr>
          <w:p w:rsidRDefault="00404C03" w:rsidP="00404C03" w:rsidR="00404C03" w:rsidRPr="00404C03">
            <w:r w:rsidRPr="00404C03">
              <w:t>26.919,94</w:t>
            </w:r>
          </w:p>
        </w:tc>
        <w:tc>
          <w:tcPr>
            <w:tcW w:type="dxa" w:w="1296"/>
            <w:vMerge w:val="restart"/>
            <w:noWrap/>
            <w:hideMark/>
          </w:tcPr>
          <w:p w:rsidRDefault="00404C03" w:rsidP="00404C03" w:rsidR="00404C03" w:rsidRPr="00404C03">
            <w:r w:rsidRPr="00404C03">
              <w:t>13.459,97</w:t>
            </w:r>
          </w:p>
        </w:tc>
      </w:tr>
      <w:tr w:rsidTr="005B042E" w:rsidR="00404C03" w:rsidRPr="00404C03">
        <w:trPr>
          <w:trHeight w:val="315"/>
        </w:trPr>
        <w:tc>
          <w:tcPr>
            <w:tcW w:type="dxa" w:w="636"/>
            <w:vMerge/>
            <w:hideMark/>
          </w:tcPr>
          <w:p w:rsidRDefault="00404C03" w:rsidR="00404C03" w:rsidRPr="00404C03"/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1847"/>
            <w:vMerge/>
            <w:hideMark/>
          </w:tcPr>
          <w:p w:rsidRDefault="00404C03" w:rsidR="00404C03" w:rsidRPr="00404C03"/>
        </w:tc>
        <w:tc>
          <w:tcPr>
            <w:tcW w:type="dxa" w:w="1648"/>
            <w:vMerge/>
            <w:hideMark/>
          </w:tcPr>
          <w:p w:rsidRDefault="00404C03" w:rsidR="00404C03" w:rsidRPr="00404C03"/>
        </w:tc>
        <w:tc>
          <w:tcPr>
            <w:tcW w:type="dxa" w:w="1296"/>
            <w:vMerge/>
            <w:hideMark/>
          </w:tcPr>
          <w:p w:rsidRDefault="00404C03" w:rsidR="00404C03" w:rsidRPr="00404C03"/>
        </w:tc>
      </w:tr>
      <w:tr w:rsidTr="005B042E" w:rsidR="00404C03" w:rsidRPr="00404C03">
        <w:trPr>
          <w:trHeight w:val="315"/>
        </w:trPr>
        <w:tc>
          <w:tcPr>
            <w:tcW w:type="dxa" w:w="636"/>
            <w:noWrap/>
            <w:hideMark/>
          </w:tcPr>
          <w:p w:rsidRDefault="00404C03" w:rsidR="00404C03" w:rsidRPr="00404C03">
            <w:r w:rsidRPr="00404C03">
              <w:t> </w:t>
            </w:r>
          </w:p>
        </w:tc>
        <w:tc>
          <w:tcPr>
            <w:tcW w:type="dxa" w:w="8843"/>
            <w:gridSpan w:val="2"/>
            <w:noWrap/>
            <w:hideMark/>
          </w:tcPr>
          <w:p w:rsidRDefault="00404C03" w:rsidR="00404C03" w:rsidRPr="00404C03">
            <w:r w:rsidRPr="00404C03">
              <w:t>UKUPNO</w:t>
            </w:r>
          </w:p>
        </w:tc>
        <w:tc>
          <w:tcPr>
            <w:tcW w:type="dxa" w:w="1847"/>
            <w:noWrap/>
            <w:hideMark/>
          </w:tcPr>
          <w:p w:rsidRDefault="00404C03" w:rsidP="00404C03" w:rsidR="00404C03" w:rsidRPr="00404C03">
            <w:r w:rsidRPr="00404C03">
              <w:t>17.104.719,87</w:t>
            </w:r>
          </w:p>
        </w:tc>
        <w:tc>
          <w:tcPr>
            <w:tcW w:type="dxa" w:w="1648"/>
            <w:noWrap/>
            <w:hideMark/>
          </w:tcPr>
          <w:p w:rsidRDefault="00404C03" w:rsidP="00404C03" w:rsidR="00404C03" w:rsidRPr="00404C03">
            <w:r w:rsidRPr="00404C03">
              <w:t>3.401.343,98</w:t>
            </w:r>
          </w:p>
        </w:tc>
        <w:tc>
          <w:tcPr>
            <w:tcW w:type="dxa" w:w="1296"/>
            <w:noWrap/>
            <w:hideMark/>
          </w:tcPr>
          <w:p w:rsidRDefault="00404C03" w:rsidP="00404C03" w:rsidR="00404C03" w:rsidRPr="00404C03">
            <w:r w:rsidRPr="00404C03">
              <w:t>1.700.671,99</w:t>
            </w:r>
          </w:p>
        </w:tc>
      </w:tr>
    </w:tbl>
    <w:p w:rsidRDefault="00DD6DF3" w:rsidR="00DD6DF3"/>
    <w:sectPr w:rsidSect="00404C03" w:rsidR="00DD6DF3">
      <w:pgSz w:code="9" w:orient="landscape" w:h="11907" w:w="16840"/>
      <w:pgMar w:gutter="0" w:footer="0" w:header="964" w:left="1418" w:bottom="1418" w:right="1418" w:top="1418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web"/>
  <w:zoom w:percent="100"/>
  <w:hideGrammaticalErrors/>
  <w:proofState w:spelling="clean"/>
  <w:attachedTemplate r:id="rId1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C03"/>
    <w:rsid w:val="0007091E"/>
    <w:rsid w:val="0009155F"/>
    <w:rsid w:val="000951C6"/>
    <w:rsid w:val="000E2E38"/>
    <w:rsid w:val="001249DF"/>
    <w:rsid w:val="00152608"/>
    <w:rsid w:val="00187B11"/>
    <w:rsid w:val="001C779A"/>
    <w:rsid w:val="001D2B73"/>
    <w:rsid w:val="001F6CCE"/>
    <w:rsid w:val="00204E0E"/>
    <w:rsid w:val="002613C9"/>
    <w:rsid w:val="00286115"/>
    <w:rsid w:val="00290D94"/>
    <w:rsid w:val="00292B4C"/>
    <w:rsid w:val="002A46C3"/>
    <w:rsid w:val="002B6B4A"/>
    <w:rsid w:val="002F5A3A"/>
    <w:rsid w:val="002F67BC"/>
    <w:rsid w:val="003859BF"/>
    <w:rsid w:val="003A4738"/>
    <w:rsid w:val="00404C03"/>
    <w:rsid w:val="004856BA"/>
    <w:rsid w:val="00492FB0"/>
    <w:rsid w:val="004A6283"/>
    <w:rsid w:val="004B3237"/>
    <w:rsid w:val="004C3901"/>
    <w:rsid w:val="004F60C0"/>
    <w:rsid w:val="00556808"/>
    <w:rsid w:val="00583912"/>
    <w:rsid w:val="005B042E"/>
    <w:rsid w:val="00653F3A"/>
    <w:rsid w:val="00682D90"/>
    <w:rsid w:val="00840AFF"/>
    <w:rsid w:val="00850C3F"/>
    <w:rsid w:val="00857539"/>
    <w:rsid w:val="008B6E73"/>
    <w:rsid w:val="00905421"/>
    <w:rsid w:val="009575A2"/>
    <w:rsid w:val="009B31F4"/>
    <w:rsid w:val="009D42E8"/>
    <w:rsid w:val="00A06F86"/>
    <w:rsid w:val="00AC1A00"/>
    <w:rsid w:val="00B652F3"/>
    <w:rsid w:val="00BB76AF"/>
    <w:rsid w:val="00BE52DC"/>
    <w:rsid w:val="00BE6163"/>
    <w:rsid w:val="00C04ACB"/>
    <w:rsid w:val="00C35E8D"/>
    <w:rsid w:val="00CA6430"/>
    <w:rsid w:val="00CB2A77"/>
    <w:rsid w:val="00CD5E76"/>
    <w:rsid w:val="00CE5BC4"/>
    <w:rsid w:val="00D05BE2"/>
    <w:rsid w:val="00D234FD"/>
    <w:rsid w:val="00D54C69"/>
    <w:rsid w:val="00DC1572"/>
    <w:rsid w:val="00DD6DF3"/>
    <w:rsid w:val="00DD741E"/>
    <w:rsid w:val="00E41967"/>
    <w:rsid w:val="00E45705"/>
    <w:rsid w:val="00E73A40"/>
    <w:rsid w:val="00E83555"/>
    <w:rsid w:val="00F17778"/>
    <w:rsid w:val="00F407DD"/>
    <w:rsid w:val="00F66E45"/>
    <w:rsid w:val="00F8792A"/>
    <w:rsid w:val="00F9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jc w:val="left"/>
    </w:pPr>
    <w:rPr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4C03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62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62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62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62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62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left"/>
    </w:pPr>
    <w:rPr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04C03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A62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62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62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62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62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246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6767</properties:Words>
  <properties:Characters>43190</properties:Characters>
  <properties:Lines>3732</properties:Lines>
  <properties:Paragraphs>2214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2018-12-03T13:40:00Z</dcterms:created>
  <dc:creator>MK</dc:creator>
  <cp:lastModifiedBy>Kristina Švajger</cp:lastModifiedBy>
  <dcterms:modified xmlns:xsi="http://www.w3.org/2001/XMLSchema-instance" xsi:type="dcterms:W3CDTF">2018-12-03T13:42:00Z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St-2050/2013-451 / Podnesak - Diobeni popis (Diobni popis - 3. dioba, 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