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cb33" w14:paraId="919cb33" w:rsidRDefault="008A423D" w:rsidP="001940FB" w:rsidR="008A423D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0A29C8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8A423D" w:rsidP="00AA6BCF" w:rsidR="008A423D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8A423D" w:rsidR="008A423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8A423D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8A423D" w:rsidP="008A423D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A423D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8A423D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1141DF">
        <w:rPr>
          <w:rFonts w:cs="Calibri" w:eastAsia="Arial Unicode MS" w:hAnsi="Calibri" w:ascii="Calibri"/>
          <w:kern w:val="1"/>
          <w:lang w:eastAsia="ar-SA" w:val="hr-HR"/>
        </w:rPr>
        <w:t>IVAN LEROTIĆ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8A423D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1141DF">
        <w:rPr>
          <w:rFonts w:cs="Calibri" w:eastAsia="Arial Unicode MS" w:hAnsi="Calibri" w:ascii="Calibri"/>
          <w:kern w:val="1"/>
          <w:lang w:eastAsia="ar-SA" w:val="hr-HR"/>
        </w:rPr>
        <w:t>54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1141DF">
        <w:rPr>
          <w:rFonts w:cs="Calibri" w:eastAsia="Arial Unicode MS" w:hAnsi="Calibri" w:ascii="Calibri"/>
          <w:kern w:val="1"/>
          <w:lang w:eastAsia="ar-SA" w:val="hr-HR"/>
        </w:rPr>
        <w:t>346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,</w:t>
      </w:r>
      <w:r w:rsidR="001141DF">
        <w:rPr>
          <w:rFonts w:cs="Calibri" w:eastAsia="Arial Unicode MS" w:hAnsi="Calibri" w:ascii="Calibri"/>
          <w:kern w:val="1"/>
          <w:lang w:eastAsia="ar-SA" w:val="hr-HR"/>
        </w:rPr>
        <w:t>56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141DF">
        <w:rPr>
          <w:rFonts w:cs="Calibri" w:eastAsia="Arial Unicode MS" w:hAnsi="Calibri" w:ascii="Calibri"/>
          <w:kern w:val="1"/>
          <w:lang w:eastAsia="ar-SA" w:val="hr-HR"/>
        </w:rPr>
        <w:t>49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1141DF">
        <w:rPr>
          <w:rFonts w:cs="Calibri" w:eastAsia="Arial Unicode MS" w:hAnsi="Calibri" w:ascii="Calibri"/>
          <w:kern w:val="1"/>
          <w:lang w:eastAsia="ar-SA" w:val="hr-HR"/>
        </w:rPr>
        <w:t>846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,</w:t>
      </w:r>
      <w:r w:rsidR="001141DF">
        <w:rPr>
          <w:rFonts w:cs="Calibri" w:eastAsia="Arial Unicode MS" w:hAnsi="Calibri" w:ascii="Calibri"/>
          <w:kern w:val="1"/>
          <w:lang w:eastAsia="ar-SA" w:val="hr-HR"/>
        </w:rPr>
        <w:t>56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1141DF">
        <w:rPr>
          <w:rFonts w:cs="Calibri" w:eastAsia="Arial Unicode MS" w:hAnsi="Calibri" w:ascii="Calibri"/>
          <w:kern w:val="1"/>
          <w:lang w:eastAsia="ar-SA" w:val="hr-HR"/>
        </w:rPr>
        <w:t xml:space="preserve">4.500,00 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8A423D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8A423D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8A423D" w:rsidRPr="008A423D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8A423D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B176AA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176AA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141DF" w:rsidP="001141DF" w:rsidR="00AA6BCF" w:rsidRPr="00B176AA">
            <w:pPr>
              <w:spacing w:after="0"/>
              <w:jc w:val="both"/>
              <w:rPr>
                <w:rFonts w:cs="Calibri" w:hAnsi="Calibri" w:ascii="Calibri"/>
              </w:rPr>
            </w:pPr>
            <w:r w:rsidRPr="00B176AA">
              <w:rPr>
                <w:rFonts w:cs="Calibri" w:hAnsi="Calibri" w:ascii="Calibri"/>
              </w:rPr>
              <w:t>Ivan Lerotić</w:t>
            </w:r>
            <w:r w:rsidR="00F20B3B" w:rsidRPr="00B176AA">
              <w:rPr>
                <w:rFonts w:cs="Calibri" w:hAnsi="Calibri" w:ascii="Calibri"/>
              </w:rPr>
              <w:t xml:space="preserve">, </w:t>
            </w:r>
            <w:r w:rsidRPr="00B176AA">
              <w:rPr>
                <w:rFonts w:cs="Calibri" w:hAnsi="Calibri" w:ascii="Calibri"/>
              </w:rPr>
              <w:t>Peričićeva 10</w:t>
            </w:r>
            <w:r w:rsidR="00783BFB" w:rsidRPr="00B176AA">
              <w:rPr>
                <w:rFonts w:cs="Calibri" w:hAnsi="Calibri" w:ascii="Calibri"/>
              </w:rPr>
              <w:t xml:space="preserve">, </w:t>
            </w:r>
            <w:r w:rsidRPr="00B176AA">
              <w:rPr>
                <w:rFonts w:cs="Calibri" w:hAnsi="Calibri" w:ascii="Calibri"/>
              </w:rPr>
              <w:t>Split</w:t>
            </w:r>
            <w:r w:rsidR="00575392" w:rsidRPr="00B176AA">
              <w:rPr>
                <w:rFonts w:cs="Calibri" w:hAnsi="Calibri" w:ascii="Calibri"/>
              </w:rPr>
              <w:t>,</w:t>
            </w:r>
            <w:r w:rsidR="003C5AF8" w:rsidRPr="00B176AA">
              <w:rPr>
                <w:rFonts w:cs="Calibri" w:hAnsi="Calibri" w:ascii="Calibri"/>
              </w:rPr>
              <w:t xml:space="preserve"> </w:t>
            </w:r>
            <w:r w:rsidR="003A5883" w:rsidRPr="00B176AA">
              <w:rPr>
                <w:rFonts w:cs="Calibri" w:hAnsi="Calibri" w:ascii="Calibri"/>
              </w:rPr>
              <w:t>OIB:</w:t>
            </w:r>
            <w:r w:rsidR="00E43846" w:rsidRPr="00B176AA">
              <w:rPr>
                <w:rFonts w:cs="Calibri" w:hAnsi="Calibri" w:ascii="Calibri"/>
              </w:rPr>
              <w:t xml:space="preserve"> </w:t>
            </w:r>
            <w:r w:rsidRPr="00B176AA">
              <w:rPr>
                <w:rFonts w:cs="Calibri" w:hAnsi="Calibri" w:ascii="Calibri"/>
              </w:rPr>
              <w:t>82232982646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83BFB" w:rsidP="001141DF" w:rsidR="00AA6BCF" w:rsidRPr="00B176AA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B176AA">
              <w:rPr>
                <w:rFonts w:cs="Calibri" w:hAnsi="Calibri" w:ascii="Calibri"/>
              </w:rPr>
              <w:t>Ugovor  štednom depozitu broj 81-70-</w:t>
            </w:r>
            <w:r w:rsidR="00575392" w:rsidRPr="00B176AA">
              <w:rPr>
                <w:rFonts w:cs="Calibri" w:hAnsi="Calibri" w:ascii="Calibri"/>
              </w:rPr>
              <w:t>1</w:t>
            </w:r>
            <w:r w:rsidR="001141DF" w:rsidRPr="00B176AA">
              <w:rPr>
                <w:rFonts w:cs="Calibri" w:hAnsi="Calibri" w:ascii="Calibri"/>
              </w:rPr>
              <w:t>3053</w:t>
            </w:r>
            <w:r w:rsidRPr="00B176AA">
              <w:rPr>
                <w:rFonts w:cs="Calibri" w:hAnsi="Calibri" w:ascii="Calibri"/>
              </w:rPr>
              <w:t>-</w:t>
            </w:r>
            <w:r w:rsidR="001141DF" w:rsidRPr="00B176AA">
              <w:rPr>
                <w:rFonts w:cs="Calibri" w:hAnsi="Calibri" w:ascii="Calibri"/>
              </w:rPr>
              <w:t>9</w:t>
            </w:r>
            <w:r w:rsidRPr="00B176AA">
              <w:rPr>
                <w:rFonts w:cs="Calibri" w:hAnsi="Calibri" w:ascii="Calibri"/>
              </w:rPr>
              <w:t>, knjigovodstvena kartica članskog depozita,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B176AA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1141DF" w:rsidP="00AA6BCF" w:rsidR="00AA6BCF" w:rsidRPr="00B176AA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176AA">
              <w:rPr>
                <w:rFonts w:cs="Calibri" w:hAnsi="Calibri" w:ascii="Calibri"/>
              </w:rPr>
              <w:t>54.346,56</w:t>
            </w:r>
            <w:r w:rsidR="00783BFB" w:rsidRPr="00B176A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B176AA">
            <w:pPr>
              <w:spacing w:after="0"/>
              <w:rPr>
                <w:rFonts w:cs="Calibri" w:hAnsi="Calibri" w:ascii="Calibri"/>
              </w:rPr>
            </w:pPr>
          </w:p>
          <w:p w:rsidRDefault="001141DF" w:rsidP="00AA6BCF" w:rsidR="00AA6BCF" w:rsidRPr="00B176AA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176AA">
              <w:rPr>
                <w:rFonts w:cs="Calibri" w:hAnsi="Calibri" w:ascii="Calibri"/>
              </w:rPr>
              <w:t>49.846,56</w:t>
            </w:r>
            <w:r w:rsidR="00783BFB" w:rsidRPr="00B176A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B176AA">
            <w:pPr>
              <w:spacing w:after="0"/>
              <w:rPr>
                <w:rFonts w:cs="Calibri" w:hAnsi="Calibri" w:ascii="Calibri"/>
              </w:rPr>
            </w:pPr>
          </w:p>
          <w:p w:rsidRDefault="001141DF" w:rsidP="00E43846" w:rsidR="00AA6BCF" w:rsidRPr="00B176AA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176AA">
              <w:rPr>
                <w:rFonts w:cs="Calibri" w:hAnsi="Calibri" w:ascii="Calibri"/>
              </w:rPr>
              <w:t>4.500</w:t>
            </w:r>
            <w:r w:rsidR="00575392" w:rsidRPr="00B176AA">
              <w:rPr>
                <w:rFonts w:cs="Calibri" w:hAnsi="Calibri" w:ascii="Calibri"/>
              </w:rPr>
              <w:t>,00</w:t>
            </w:r>
            <w:r w:rsidR="00F20B3B" w:rsidRPr="00B176AA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AA6BCF" w:rsidP="00AA6BCF" w:rsidR="00AA6BCF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10875" w:rsidP="00810875" w:rsidR="00810875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226086" w:rsidP="00810875" w:rsidR="00810875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0875" w:rsidP="00810875" w:rsidR="00810875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810875" w:rsidP="00810875" w:rsidR="0081087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810875" w:rsidP="00810875" w:rsidR="00810875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810875" w:rsidP="00810875" w:rsidR="00810875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810875" w:rsidP="00810875" w:rsidR="00810875" w:rsidRPr="00B706F7">
      <w:pPr>
        <w:spacing w:after="0"/>
        <w:rPr>
          <w:rFonts w:eastAsia="Calibri" w:hAnsi="Calibri" w:ascii="Calibri"/>
          <w:lang w:val="hr-HR"/>
        </w:rPr>
      </w:pPr>
    </w:p>
    <w:p w:rsidRDefault="008A423D" w:rsidP="00AA6BCF" w:rsidR="008A423D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674" w:rsidR="00937674">
      <w:pPr>
        <w:spacing w:after="0"/>
      </w:pPr>
      <w:r>
        <w:separator/>
      </w:r>
    </w:p>
  </w:endnote>
  <w:endnote w:id="0" w:type="continuationSeparator">
    <w:p w:rsidRDefault="00937674" w:rsidR="0093767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55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674" w:rsidR="00937674">
      <w:pPr>
        <w:spacing w:after="0"/>
      </w:pPr>
      <w:r>
        <w:separator/>
      </w:r>
    </w:p>
  </w:footnote>
  <w:footnote w:id="0" w:type="continuationSeparator">
    <w:p w:rsidRDefault="00937674" w:rsidR="0093767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555E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29C8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1DF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9CF"/>
    <w:rsid w:val="00204E2A"/>
    <w:rsid w:val="00213747"/>
    <w:rsid w:val="002173DB"/>
    <w:rsid w:val="00221E16"/>
    <w:rsid w:val="002228CC"/>
    <w:rsid w:val="00226086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33F0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0875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423D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0A80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674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7BE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34C1"/>
    <w:rsid w:val="00A75951"/>
    <w:rsid w:val="00A759C6"/>
    <w:rsid w:val="00A76929"/>
    <w:rsid w:val="00A76BCD"/>
    <w:rsid w:val="00A80099"/>
    <w:rsid w:val="00A82463"/>
    <w:rsid w:val="00A875DC"/>
    <w:rsid w:val="00A9555E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176AA"/>
    <w:rsid w:val="00B2112F"/>
    <w:rsid w:val="00B216B5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AAA"/>
    <w:rsid w:val="00CA5D54"/>
    <w:rsid w:val="00CA5FB8"/>
    <w:rsid w:val="00CA71AD"/>
    <w:rsid w:val="00CB1EB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95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55E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55E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55E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55E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95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55E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55E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55E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55E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980B2C-0F79-4279-8A76-1C14A7BD10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256</properties:Words>
  <properties:Characters>1425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2018-08-23T10:38:00Z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2018-08-23T11:28:00Z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St-651/2017-161 / Podnesak - Podnesak (-161.docx)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