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e657a2b" w14:textId="e657a2b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F92F64" w:rsidP="00F92F64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AA46EF">
        <w:rPr>
          <w:rFonts w:ascii="Arial" w:hAnsi="Arial" w:eastAsia="MS Mincho" w:cs="Arial"/>
          <w:sz w:val="24"/>
          <w:szCs w:val="24"/>
        </w:rPr>
        <w:t>457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EA6C19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7305CA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9B661E" w:rsidRDefault="00905C4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A6BA3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  <w:r w:rsidR="00FA6BA3">
        <w:rPr>
          <w:rFonts w:ascii="Arial" w:hAnsi="Arial" w:eastAsia="MS Mincho" w:cs="Arial"/>
          <w:sz w:val="24"/>
          <w:szCs w:val="24"/>
        </w:rPr>
        <w:t>(</w:t>
      </w:r>
      <w:r w:rsidRPr="00B84E94">
        <w:rPr>
          <w:rFonts w:ascii="Arial" w:hAnsi="Arial" w:eastAsia="MS Mincho" w:cs="Arial"/>
          <w:sz w:val="24"/>
          <w:szCs w:val="24"/>
        </w:rPr>
        <w:t xml:space="preserve">„Narodne novine” br. 71/15 ), dana </w:t>
      </w:r>
      <w:r w:rsidR="00AA46EF">
        <w:rPr>
          <w:rFonts w:ascii="Arial" w:hAnsi="Arial" w:eastAsia="MS Mincho" w:cs="Arial"/>
          <w:sz w:val="24"/>
          <w:szCs w:val="24"/>
        </w:rPr>
        <w:t>21</w:t>
      </w:r>
      <w:r w:rsidR="00FA6BA3">
        <w:rPr>
          <w:rFonts w:ascii="Arial" w:hAnsi="Arial" w:eastAsia="MS Mincho" w:cs="Arial"/>
          <w:sz w:val="24"/>
          <w:szCs w:val="24"/>
        </w:rPr>
        <w:t>. studenog</w:t>
      </w:r>
      <w:r w:rsidR="000A0759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A46EF" w:rsidR="00A560EE" w:rsidP="00AA46EF" w:rsidRDefault="00AA46E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1.</w:t>
      </w:r>
      <w:r>
        <w:rPr>
          <w:rFonts w:ascii="Arial" w:hAnsi="Arial" w:eastAsia="MS Mincho" w:cs="Arial"/>
          <w:sz w:val="24"/>
          <w:szCs w:val="24"/>
        </w:rPr>
        <w:tab/>
      </w:r>
      <w:r w:rsidRPr="00AA46EF">
        <w:rPr>
          <w:rFonts w:ascii="Arial" w:hAnsi="Arial" w:eastAsia="MS Mincho" w:cs="Arial"/>
          <w:sz w:val="24"/>
          <w:szCs w:val="24"/>
        </w:rPr>
        <w:t xml:space="preserve">Dužnik LACUS d.o.o. Korenica (Općina Plitvička Jezera), Ulica Josipa Jovića </w:t>
      </w:r>
      <w:proofErr w:type="spellStart"/>
      <w:r w:rsidRPr="00AA46EF">
        <w:rPr>
          <w:rFonts w:ascii="Arial" w:hAnsi="Arial" w:eastAsia="MS Mincho" w:cs="Arial"/>
          <w:sz w:val="24"/>
          <w:szCs w:val="24"/>
        </w:rPr>
        <w:t>bb</w:t>
      </w:r>
      <w:proofErr w:type="spellEnd"/>
      <w:r w:rsidRPr="00AA46EF">
        <w:rPr>
          <w:rFonts w:ascii="Arial" w:hAnsi="Arial" w:eastAsia="MS Mincho" w:cs="Arial"/>
          <w:sz w:val="24"/>
          <w:szCs w:val="24"/>
        </w:rPr>
        <w:t>, OIB 98763469726, MBS: 020048006</w:t>
      </w:r>
      <w:r w:rsidRPr="00AA46EF" w:rsidR="00592F2C">
        <w:rPr>
          <w:rFonts w:ascii="Arial" w:hAnsi="Arial" w:eastAsia="MS Mincho" w:cs="Arial"/>
          <w:sz w:val="24"/>
          <w:szCs w:val="24"/>
        </w:rPr>
        <w:t xml:space="preserve">, </w:t>
      </w:r>
      <w:r w:rsidRPr="00AA46EF" w:rsidR="00A560EE">
        <w:rPr>
          <w:rFonts w:ascii="Arial" w:hAnsi="Arial" w:eastAsia="MS Mincho" w:cs="Arial"/>
          <w:sz w:val="24"/>
          <w:szCs w:val="24"/>
        </w:rPr>
        <w:t xml:space="preserve">ima ukupan dug evidentiran na temelju neizvršenih osnova za plaćanje u iznosu od </w:t>
      </w:r>
      <w:r w:rsidRPr="00AA46EF" w:rsidR="00007F82">
        <w:rPr>
          <w:rFonts w:ascii="Arial" w:hAnsi="Arial" w:eastAsia="MS Mincho" w:cs="Arial"/>
          <w:sz w:val="24"/>
          <w:szCs w:val="24"/>
        </w:rPr>
        <w:t xml:space="preserve"> </w:t>
      </w:r>
      <w:r>
        <w:rPr>
          <w:rFonts w:ascii="Arial" w:hAnsi="Arial" w:eastAsia="MS Mincho" w:cs="Arial"/>
          <w:sz w:val="24"/>
          <w:szCs w:val="24"/>
        </w:rPr>
        <w:t>960.737,64</w:t>
      </w:r>
      <w:r w:rsidRPr="00AA46EF" w:rsidR="00A560EE">
        <w:rPr>
          <w:rFonts w:ascii="Arial" w:hAnsi="Arial" w:eastAsia="MS Mincho" w:cs="Arial"/>
          <w:sz w:val="24"/>
          <w:szCs w:val="24"/>
        </w:rPr>
        <w:t xml:space="preserve"> kn.</w:t>
      </w:r>
    </w:p>
    <w:p w:rsidRPr="00A560EE" w:rsidR="00A560EE" w:rsidP="00AA46EF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</w:t>
      </w:r>
      <w:r w:rsidR="008139DE">
        <w:rPr>
          <w:rFonts w:ascii="Arial" w:hAnsi="Arial" w:eastAsia="MS Mincho" w:cs="Arial"/>
          <w:sz w:val="24"/>
          <w:szCs w:val="24"/>
        </w:rPr>
        <w:t xml:space="preserve">za zastupanje dužnika po zakonu </w:t>
      </w:r>
      <w:r w:rsidR="00F87343">
        <w:rPr>
          <w:rFonts w:ascii="Arial" w:hAnsi="Arial" w:eastAsia="MS Mincho" w:cs="Arial"/>
          <w:sz w:val="24"/>
          <w:szCs w:val="24"/>
        </w:rPr>
        <w:t>(</w:t>
      </w:r>
      <w:r w:rsidRPr="00AA46EF" w:rsidR="00AA46EF">
        <w:rPr>
          <w:rFonts w:ascii="Arial" w:hAnsi="Arial" w:eastAsia="MS Mincho" w:cs="Arial"/>
          <w:sz w:val="24"/>
          <w:szCs w:val="24"/>
        </w:rPr>
        <w:t>ZDRAVKO KRZNARIĆ, OIB: 94046800368</w:t>
      </w:r>
      <w:r w:rsidR="00AA46EF">
        <w:rPr>
          <w:rFonts w:ascii="Arial" w:hAnsi="Arial" w:eastAsia="MS Mincho" w:cs="Arial"/>
          <w:sz w:val="24"/>
          <w:szCs w:val="24"/>
        </w:rPr>
        <w:t xml:space="preserve">, </w:t>
      </w:r>
      <w:r w:rsidRPr="00AA46EF" w:rsidR="00AA46EF">
        <w:rPr>
          <w:rFonts w:ascii="Arial" w:hAnsi="Arial" w:eastAsia="MS Mincho" w:cs="Arial"/>
          <w:sz w:val="24"/>
          <w:szCs w:val="24"/>
        </w:rPr>
        <w:t xml:space="preserve">Zagreb, </w:t>
      </w:r>
      <w:proofErr w:type="spellStart"/>
      <w:r w:rsidRPr="00AA46EF" w:rsidR="00AA46EF">
        <w:rPr>
          <w:rFonts w:ascii="Arial" w:hAnsi="Arial" w:eastAsia="MS Mincho" w:cs="Arial"/>
          <w:sz w:val="24"/>
          <w:szCs w:val="24"/>
        </w:rPr>
        <w:t>Masarykova</w:t>
      </w:r>
      <w:proofErr w:type="spellEnd"/>
      <w:r w:rsidRPr="00AA46EF" w:rsidR="00AA46EF">
        <w:rPr>
          <w:rFonts w:ascii="Arial" w:hAnsi="Arial" w:eastAsia="MS Mincho" w:cs="Arial"/>
          <w:sz w:val="24"/>
          <w:szCs w:val="24"/>
        </w:rPr>
        <w:t xml:space="preserve"> ulica 20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AA46EF">
        <w:rPr>
          <w:rFonts w:ascii="Arial" w:hAnsi="Arial" w:eastAsia="MS Mincho" w:cs="Arial"/>
          <w:sz w:val="24"/>
          <w:szCs w:val="24"/>
        </w:rPr>
        <w:t>457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5727B2">
        <w:rPr>
          <w:rFonts w:ascii="Arial" w:hAnsi="Arial" w:eastAsia="MS Mincho" w:cs="Arial"/>
          <w:sz w:val="24"/>
          <w:szCs w:val="24"/>
        </w:rPr>
        <w:t>2022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D75584">
    <w:pPr>
      <w:pStyle w:val="Zaglavlje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AD0D30"/>
    <w:multiLevelType w:val="hybridMultilevel"/>
    <w:tmpl w:val="3EA47DB4"/>
    <w:lvl w:ilvl="0" w:tplc="9D0E95F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305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71952"/>
    <w:rsid w:val="00077C51"/>
    <w:rsid w:val="000A0759"/>
    <w:rsid w:val="000A3978"/>
    <w:rsid w:val="000A4734"/>
    <w:rsid w:val="000A47CF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13B5"/>
    <w:rsid w:val="002442E1"/>
    <w:rsid w:val="00257139"/>
    <w:rsid w:val="002C056A"/>
    <w:rsid w:val="002C3361"/>
    <w:rsid w:val="002D62A6"/>
    <w:rsid w:val="002D7FCB"/>
    <w:rsid w:val="002E64E6"/>
    <w:rsid w:val="00302293"/>
    <w:rsid w:val="003076DD"/>
    <w:rsid w:val="003115E3"/>
    <w:rsid w:val="00346154"/>
    <w:rsid w:val="00360D7F"/>
    <w:rsid w:val="003622F0"/>
    <w:rsid w:val="00383B3B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351C0"/>
    <w:rsid w:val="00551157"/>
    <w:rsid w:val="0055299F"/>
    <w:rsid w:val="005727B2"/>
    <w:rsid w:val="00572A36"/>
    <w:rsid w:val="00577661"/>
    <w:rsid w:val="005827C7"/>
    <w:rsid w:val="00592F2C"/>
    <w:rsid w:val="005D5BCB"/>
    <w:rsid w:val="005E1FA9"/>
    <w:rsid w:val="005E6100"/>
    <w:rsid w:val="00615954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B6220"/>
    <w:rsid w:val="006D3326"/>
    <w:rsid w:val="006F16BC"/>
    <w:rsid w:val="007141A2"/>
    <w:rsid w:val="00717544"/>
    <w:rsid w:val="007305CA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139DE"/>
    <w:rsid w:val="00820043"/>
    <w:rsid w:val="00822FE2"/>
    <w:rsid w:val="00847EDF"/>
    <w:rsid w:val="0087034D"/>
    <w:rsid w:val="00872013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40AC4"/>
    <w:rsid w:val="00955BE6"/>
    <w:rsid w:val="00967445"/>
    <w:rsid w:val="00974DE5"/>
    <w:rsid w:val="0098064B"/>
    <w:rsid w:val="009A3B29"/>
    <w:rsid w:val="009B4A82"/>
    <w:rsid w:val="009B661E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955CF"/>
    <w:rsid w:val="00AA46E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5FC7"/>
    <w:rsid w:val="00B66554"/>
    <w:rsid w:val="00B84E94"/>
    <w:rsid w:val="00B905DF"/>
    <w:rsid w:val="00BA2250"/>
    <w:rsid w:val="00BC42C5"/>
    <w:rsid w:val="00BD33A7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457B9"/>
    <w:rsid w:val="00D478F7"/>
    <w:rsid w:val="00D6048E"/>
    <w:rsid w:val="00D70C63"/>
    <w:rsid w:val="00D72B15"/>
    <w:rsid w:val="00D75584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345C"/>
    <w:rsid w:val="00E76429"/>
    <w:rsid w:val="00E91524"/>
    <w:rsid w:val="00E97B5B"/>
    <w:rsid w:val="00EA6C19"/>
    <w:rsid w:val="00EC546A"/>
    <w:rsid w:val="00ED37B1"/>
    <w:rsid w:val="00EE1809"/>
    <w:rsid w:val="00EF0E7E"/>
    <w:rsid w:val="00F31061"/>
    <w:rsid w:val="00F322D5"/>
    <w:rsid w:val="00F4256F"/>
    <w:rsid w:val="00F43465"/>
    <w:rsid w:val="00F52919"/>
    <w:rsid w:val="00F5413A"/>
    <w:rsid w:val="00F55A6E"/>
    <w:rsid w:val="00F845EC"/>
    <w:rsid w:val="00F87343"/>
    <w:rsid w:val="00F9245C"/>
    <w:rsid w:val="00F92F64"/>
    <w:rsid w:val="00F9302C"/>
    <w:rsid w:val="00FA04AD"/>
    <w:rsid w:val="00FA6115"/>
    <w:rsid w:val="00FA6BA3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5153" v:ext="edit"/>
    <o:shapelayout v:ext="edit">
      <o:idmap data="1" v:ext="edit"/>
    </o:shapelayout>
  </w:shapeDefaults>
  <w:decimalSymbol w:val=","/>
  <w:listSeparator w:val=";"/>
  <w15:docId w15:val="{EC38A3C4-2BF7-4719-A64D-16D44B3D21C6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755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5584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75584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75584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75584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studenog 2022.</izvorni_sadrzaj>
    <derivirana_varijabla naziv="DomainObject.DatumDonosenjaOdluke_1">17.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2022.</izvorni_sadrzaj>
    <derivirana_varijabla naziv="DomainObject.Predmet.DatumIzradeOptuznogAkta_1">23. rujna 2022.</derivirana_varijabla>
  </DomainObject.Predmet.DatumIzradeOptuznogAkta>
  <DomainObject.Predmet.DatumIzradeOptuznogAktaFormated>
    <izvorni_sadrzaj>23.9.2022.</izvorni_sadrzaj>
    <derivirana_varijabla naziv="DomainObject.Predmet.DatumIzradeOptuznogAktaFormated_1">23.9.2022.</derivirana_varijabla>
  </DomainObject.Predmet.DatumIzradeOptuznogAktaFormated>
  <DomainObject.Predmet.DatumOsnivanja>
    <izvorni_sadrzaj>27. rujna 2022.</izvorni_sadrzaj>
    <derivirana_varijabla naziv="DomainObject.Predmet.DatumOsnivanja_1">27.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rujna 2022.</izvorni_sadrzaj>
    <derivirana_varijabla naziv="DomainObject.Predmet.DatumPrimitkaOptuznogAkta_1">23.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St-457/2022</izvorni_sadrzaj>
    <derivirana_varijabla naziv="DomainObject.Predmet.OznakaBroj_1">St-457/2022</derivirana_varijabla>
  </DomainObject.Predmet.OznakaBroj>
  <DomainObject.Predmet.OznakaBrojOptuznogAkta>
    <izvorni_sadrzaj>04-06-22-4857</izvorni_sadrzaj>
    <derivirana_varijabla naziv="DomainObject.Predmet.OznakaBrojOptuznogAkta_1">04-06-22-4857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LACUS d.o.o.  Korenica</izvorni_sadrzaj>
    <derivirana_varijabla naziv="DomainObject.Predmet.ProtustrankaFormated_1">  LACUS d.o.o.  Korenica</derivirana_varijabla>
  </DomainObject.Predmet.ProtustrankaFormated>
  <DomainObject.Predmet.ProtustrankaFormatedOIB>
    <izvorni_sadrzaj>  LACUS d.o.o.  Korenica, OIB 98763469726</izvorni_sadrzaj>
    <derivirana_varijabla naziv="DomainObject.Predmet.ProtustrankaFormatedOIB_1">  LACUS d.o.o.  Korenica, OIB 98763469726</derivirana_varijabla>
  </DomainObject.Predmet.ProtustrankaFormatedOIB>
  <DomainObject.Predmet.ProtustrankaFormatedWithAdress>
    <izvorni_sadrzaj> LACUS d.o.o.  Korenica, Josipa Jovića bb, 53230 Korenica</izvorni_sadrzaj>
    <derivirana_varijabla naziv="DomainObject.Predmet.ProtustrankaFormatedWithAdress_1"> LACUS d.o.o.  Korenica, Josipa Jovića bb, 53230 Korenica</derivirana_varijabla>
  </DomainObject.Predmet.ProtustrankaFormatedWithAdress>
  <DomainObject.Predmet.ProtustrankaFormatedWithAdressOIB>
    <izvorni_sadrzaj> LACUS d.o.o.  Korenica, OIB 98763469726, Josipa Jovića bb, 53230 Korenica</izvorni_sadrzaj>
    <derivirana_varijabla naziv="DomainObject.Predmet.ProtustrankaFormatedWithAdressOIB_1"> LACUS d.o.o.  Korenica, OIB 98763469726, Josipa Jovića bb, 53230 Korenica</derivirana_varijabla>
  </DomainObject.Predmet.ProtustrankaFormatedWithAdressOIB>
  <DomainObject.Predmet.ProtustrankaWithAdress>
    <izvorni_sadrzaj>LACUS d.o.o.  Korenica Josipa Jovića bb, 53230 Korenica</izvorni_sadrzaj>
    <derivirana_varijabla naziv="DomainObject.Predmet.ProtustrankaWithAdress_1">LACUS d.o.o.  Korenica Josipa Jovića bb, 53230 Korenica</derivirana_varijabla>
  </DomainObject.Predmet.ProtustrankaWithAdress>
  <DomainObject.Predmet.ProtustrankaWithAdressOIB>
    <izvorni_sadrzaj>LACUS d.o.o.  Korenica, OIB 98763469726, Josipa Jovića bb, 53230 Korenica</izvorni_sadrzaj>
    <derivirana_varijabla naziv="DomainObject.Predmet.ProtustrankaWithAdressOIB_1">LACUS d.o.o.  Korenica, OIB 98763469726, Josipa Jovića bb, 53230 Korenica</derivirana_varijabla>
  </DomainObject.Predmet.ProtustrankaWithAdressOIB>
  <DomainObject.Predmet.ProtustrankaNazivFormated>
    <izvorni_sadrzaj>LACUS d.o.o.  Korenica</izvorni_sadrzaj>
    <derivirana_varijabla naziv="DomainObject.Predmet.ProtustrankaNazivFormated_1">LACUS d.o.o.  Korenica</derivirana_varijabla>
  </DomainObject.Predmet.ProtustrankaNazivFormated>
  <DomainObject.Predmet.ProtustrankaNazivFormatedOIB>
    <izvorni_sadrzaj>LACUS d.o.o.  Korenica, OIB 98763469726</izvorni_sadrzaj>
    <derivirana_varijabla naziv="DomainObject.Predmet.ProtustrankaNazivFormatedOIB_1">LACUS d.o.o.  Korenica, OIB 98763469726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LACUS d.o.o.  Korenica</item>
    </izvorni_sadrzaj>
    <derivirana_varijabla naziv="DomainObject.Predmet.ProtuStrankaListFormated_1">
      <item>LACUS d.o.o.  Korenica</item>
    </derivirana_varijabla>
  </DomainObject.Predmet.ProtuStrankaListFormated>
  <DomainObject.Predmet.ProtuStrankaListFormatedOIB>
    <izvorni_sadrzaj>
      <item>LACUS d.o.o.  Korenica, OIB 98763469726</item>
    </izvorni_sadrzaj>
    <derivirana_varijabla naziv="DomainObject.Predmet.ProtuStrankaListFormatedOIB_1">
      <item>LACUS d.o.o.  Korenica, OIB 98763469726</item>
    </derivirana_varijabla>
  </DomainObject.Predmet.ProtuStrankaListFormatedOIB>
  <DomainObject.Predmet.ProtuStrankaListFormatedWithAdress>
    <izvorni_sadrzaj>
      <item>LACUS d.o.o.  Korenica, Josipa Jovića bb, 53230 Korenica</item>
    </izvorni_sadrzaj>
    <derivirana_varijabla naziv="DomainObject.Predmet.ProtuStrankaListFormatedWithAdress_1">
      <item>LACUS d.o.o.  Korenica, Josipa Jovića bb, 53230 Korenica</item>
    </derivirana_varijabla>
  </DomainObject.Predmet.ProtuStrankaListFormatedWithAdress>
  <DomainObject.Predmet.ProtuStrankaListFormatedWithAdressOIB>
    <izvorni_sadrzaj>
      <item>LACUS d.o.o.  Korenica, OIB 98763469726, Josipa Jovića bb, 53230 Korenica</item>
    </izvorni_sadrzaj>
    <derivirana_varijabla naziv="DomainObject.Predmet.ProtuStrankaListFormatedWithAdressOIB_1">
      <item>LACUS d.o.o.  Korenica, OIB 98763469726, Josipa Jovića bb, 53230 Korenica</item>
    </derivirana_varijabla>
  </DomainObject.Predmet.ProtuStrankaListFormatedWithAdressOIB>
  <DomainObject.Predmet.ProtuStrankaListNazivFormated>
    <izvorni_sadrzaj>
      <item>LACUS d.o.o.  Korenica</item>
    </izvorni_sadrzaj>
    <derivirana_varijabla naziv="DomainObject.Predmet.ProtuStrankaListNazivFormated_1">
      <item>LACUS d.o.o.  Korenica</item>
    </derivirana_varijabla>
  </DomainObject.Predmet.ProtuStrankaListNazivFormated>
  <DomainObject.Predmet.ProtuStrankaListNazivFormatedOIB>
    <izvorni_sadrzaj>
      <item>LACUS d.o.o.  Korenica, OIB 98763469726</item>
    </izvorni_sadrzaj>
    <derivirana_varijabla naziv="DomainObject.Predmet.ProtuStrankaListNazivFormatedOIB_1">
      <item>LACUS d.o.o.  Korenica, OIB 98763469726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2022.</izvorni_sadrzaj>
    <derivirana_varijabla naziv="DomainObject.Datum_1">17. studenog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LACUS d.o.o.  Korenica</izvorni_sadrzaj>
    <derivirana_varijabla naziv="DomainObject.Predmet.ProtustrankaIDrugi_1">LACUS d.o.o.  Korenica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LACUS d.o.o.  Korenica, OIB 98763469726, Josipa Jovića bb, 53230 Korenica</izvorni_sadrzaj>
    <derivirana_varijabla naziv="DomainObject.Predmet.ProtustrankaIDrugiAdressOIB_1">LACUS d.o.o.  Korenica, OIB 98763469726, Josipa Jovića bb,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LACUS d.o.o.  Korenica</item>
      <item>FINA  Rijeka</item>
    </izvorni_sadrzaj>
    <derivirana_varijabla naziv="DomainObject.Predmet.SudioniciListNaziv_1">
      <item>LACUS d.o.o.  Korenica</item>
      <item>FINA  Rijeka</item>
    </derivirana_varijabla>
  </DomainObject.Predmet.SudioniciListNaziv>
  <DomainObject.Predmet.SudioniciListAdressOIB>
    <izvorni_sadrzaj>
      <item>LACUS d.o.o.  Korenica, OIB 98763469726, Josipa Jovića bb,53230 Korenica</item>
      <item>FINA  Rijeka, OIB 85821130368, Frana Kurelca 8,51000 Rijeka</item>
    </izvorni_sadrzaj>
    <derivirana_varijabla naziv="DomainObject.Predmet.SudioniciListAdressOIB_1">
      <item>LACUS d.o.o.  Korenica, OIB 98763469726, Josipa Jovića bb,53230 Korenica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98763469726</item>
      <item>, OIB 85821130368</item>
    </izvorni_sadrzaj>
    <derivirana_varijabla naziv="DomainObject.Predmet.SudioniciListNazivOIB_1">
      <item>, OIB 98763469726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rujna 2022.</izvorni_sadrzaj>
    <derivirana_varijabla naziv="DomainObject.Predmet.DatumPocetkaProcesa_1">27.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250</properties:Words>
  <properties:Characters>1383</properties:Characters>
  <properties:Lines>33</properties:Lines>
  <properties:Paragraphs>10</properties:Paragraphs>
  <properties:TotalTime>599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2022-11-17T11:37:00Z</cp:lastPrinted>
  <dcterms:modified xmlns:xsi="http://www.w3.org/2001/XMLSchema-instance" xsi:type="dcterms:W3CDTF">2022-11-17T11:38:00Z</dcterms:modified>
  <cp:revision>177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....342,22.docx)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