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54de" w14:paraId="ff054de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1738E5">
        <w:rPr>
          <w:rFonts w:hAnsi="Times New Roman" w:ascii="Times New Roman"/>
          <w:szCs w:val="24"/>
          <w:lang w:val="hr-HR"/>
        </w:rPr>
        <w:t>t-4554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5A10AE">
        <w:rPr>
          <w:rFonts w:hAnsi="Times New Roman" w:ascii="Times New Roman"/>
          <w:szCs w:val="24"/>
        </w:rPr>
        <w:t>dužnikom</w:t>
      </w:r>
      <w:r w:rsidR="001738E5" w:rsidRPr="001738E5">
        <w:t xml:space="preserve"> </w:t>
      </w:r>
      <w:r w:rsidR="001738E5" w:rsidRPr="001738E5">
        <w:rPr>
          <w:rFonts w:hAnsi="Times New Roman" w:ascii="Times New Roman"/>
        </w:rPr>
        <w:t xml:space="preserve">HRVATSKO EDUKACIJSKA LIBERALNA POMOĆ, Zagreb, Vlaška 78, </w:t>
      </w:r>
      <w:r w:rsidR="001738E5" w:rsidRPr="001738E5">
        <w:rPr>
          <w:rFonts w:hAnsi="Times New Roman" w:ascii="Times New Roman"/>
          <w:szCs w:val="24"/>
        </w:rPr>
        <w:t>OIB: 01055837349</w:t>
      </w:r>
      <w:r w:rsidR="006517B1" w:rsidRPr="00B270B1">
        <w:rPr>
          <w:rFonts w:hAnsi="Times New Roman" w:ascii="Times New Roman"/>
          <w:szCs w:val="24"/>
        </w:rPr>
        <w:t>,</w:t>
      </w:r>
      <w:r w:rsidR="00995D02" w:rsidRPr="00B270B1">
        <w:rPr>
          <w:rFonts w:hAnsi="Times New Roman" w:ascii="Times New Roman"/>
          <w:szCs w:val="24"/>
        </w:rPr>
        <w:t xml:space="preserve"> </w:t>
      </w:r>
      <w:r w:rsidR="001738E5">
        <w:rPr>
          <w:rFonts w:hAnsi="Times New Roman" w:ascii="Times New Roman"/>
          <w:szCs w:val="24"/>
        </w:rPr>
        <w:t xml:space="preserve">dana </w:t>
      </w:r>
      <w:r w:rsidR="00F1309F">
        <w:rPr>
          <w:rFonts w:hAnsi="Times New Roman" w:ascii="Times New Roman"/>
          <w:szCs w:val="24"/>
        </w:rPr>
        <w:t>05.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1738E5" w:rsidRPr="001738E5">
        <w:rPr>
          <w:rFonts w:hAnsi="Times New Roman" w:ascii="Times New Roman"/>
        </w:rPr>
        <w:t xml:space="preserve">HRVATSKO EDUKACIJSKA LIBERALNA POMOĆ, Zagreb, Vlaška 78, </w:t>
      </w:r>
      <w:r w:rsidR="001738E5" w:rsidRPr="001738E5">
        <w:rPr>
          <w:rFonts w:hAnsi="Times New Roman" w:ascii="Times New Roman"/>
          <w:szCs w:val="24"/>
        </w:rPr>
        <w:t>OIB: 01055837349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1738E5" w:rsidRPr="001738E5">
        <w:rPr>
          <w:rFonts w:hAnsi="Times New Roman" w:ascii="Times New Roman"/>
        </w:rPr>
        <w:t xml:space="preserve">HRVATSKO EDUKACIJSKA LIBERALNA POMOĆ, Zagreb, Vlaška 78, </w:t>
      </w:r>
      <w:r w:rsidR="001738E5" w:rsidRPr="001738E5">
        <w:rPr>
          <w:rFonts w:hAnsi="Times New Roman" w:ascii="Times New Roman"/>
          <w:szCs w:val="24"/>
        </w:rPr>
        <w:t>OIB: 01055837349</w:t>
      </w:r>
      <w:r w:rsidR="001738E5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2744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2</w:t>
      </w:r>
      <w:r w:rsidR="001738E5">
        <w:rPr>
          <w:rFonts w:hAnsi="Times New Roman" w:ascii="Times New Roman"/>
          <w:szCs w:val="24"/>
        </w:rPr>
        <w:t>8</w:t>
      </w:r>
      <w:r w:rsidR="00995D02">
        <w:rPr>
          <w:rFonts w:hAnsi="Times New Roman" w:ascii="Times New Roman"/>
          <w:szCs w:val="24"/>
        </w:rPr>
        <w:t>.1</w:t>
      </w:r>
      <w:r w:rsidR="00CF0BC0">
        <w:rPr>
          <w:rFonts w:hAnsi="Times New Roman" w:ascii="Times New Roman"/>
          <w:szCs w:val="24"/>
        </w:rPr>
        <w:t>2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309F">
        <w:rPr>
          <w:rFonts w:hAnsi="Times New Roman" w:ascii="Times New Roman"/>
          <w:szCs w:val="24"/>
        </w:rPr>
        <w:t>05.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1922C3" w:rsidRPr="001922C3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1738E5">
      <w:rPr>
        <w:rFonts w:hAnsi="Times New Roman" w:ascii="Times New Roman"/>
        <w:szCs w:val="24"/>
      </w:rPr>
      <w:t>St-45</w:t>
    </w:r>
    <w:r w:rsidR="00CF0BC0">
      <w:rPr>
        <w:rFonts w:hAnsi="Times New Roman" w:ascii="Times New Roman"/>
        <w:szCs w:val="24"/>
      </w:rPr>
      <w:t>5</w:t>
    </w:r>
    <w:r w:rsidR="001738E5">
      <w:rPr>
        <w:rFonts w:hAnsi="Times New Roman" w:ascii="Times New Roman"/>
        <w:szCs w:val="24"/>
      </w:rPr>
      <w:t>4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61295"/>
    <w:rsid w:val="00163C90"/>
    <w:rsid w:val="001738E5"/>
    <w:rsid w:val="00182088"/>
    <w:rsid w:val="00186B75"/>
    <w:rsid w:val="001922C3"/>
    <w:rsid w:val="00194EBF"/>
    <w:rsid w:val="001C44B8"/>
    <w:rsid w:val="001C4CB4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B69CD"/>
    <w:rsid w:val="004D31F6"/>
    <w:rsid w:val="004E3CA8"/>
    <w:rsid w:val="004F79F7"/>
    <w:rsid w:val="00525CB9"/>
    <w:rsid w:val="00565D6E"/>
    <w:rsid w:val="005940E9"/>
    <w:rsid w:val="0059431D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E488E"/>
    <w:rsid w:val="006F1FA2"/>
    <w:rsid w:val="006F2DB4"/>
    <w:rsid w:val="00725DA8"/>
    <w:rsid w:val="00743349"/>
    <w:rsid w:val="00757726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5861"/>
    <w:rsid w:val="00902EEE"/>
    <w:rsid w:val="00965B7C"/>
    <w:rsid w:val="00995D02"/>
    <w:rsid w:val="00997BA9"/>
    <w:rsid w:val="009A7E24"/>
    <w:rsid w:val="009B215C"/>
    <w:rsid w:val="009C5A4B"/>
    <w:rsid w:val="00A02173"/>
    <w:rsid w:val="00A02DFD"/>
    <w:rsid w:val="00A101E8"/>
    <w:rsid w:val="00A20843"/>
    <w:rsid w:val="00A517CE"/>
    <w:rsid w:val="00A61C91"/>
    <w:rsid w:val="00A73365"/>
    <w:rsid w:val="00A93140"/>
    <w:rsid w:val="00A942A5"/>
    <w:rsid w:val="00A95334"/>
    <w:rsid w:val="00AB7883"/>
    <w:rsid w:val="00AD5D9D"/>
    <w:rsid w:val="00AE6E9B"/>
    <w:rsid w:val="00B00B4E"/>
    <w:rsid w:val="00B03169"/>
    <w:rsid w:val="00B168AE"/>
    <w:rsid w:val="00B270B1"/>
    <w:rsid w:val="00B34AB1"/>
    <w:rsid w:val="00B34C70"/>
    <w:rsid w:val="00B4055C"/>
    <w:rsid w:val="00B43C9A"/>
    <w:rsid w:val="00B5469E"/>
    <w:rsid w:val="00B57041"/>
    <w:rsid w:val="00B7135D"/>
    <w:rsid w:val="00BB593D"/>
    <w:rsid w:val="00BB6EC4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7301"/>
    <w:rsid w:val="00CB0653"/>
    <w:rsid w:val="00CE31C3"/>
    <w:rsid w:val="00CE4F54"/>
    <w:rsid w:val="00CF0BC0"/>
    <w:rsid w:val="00CF2939"/>
    <w:rsid w:val="00D03A92"/>
    <w:rsid w:val="00D1024B"/>
    <w:rsid w:val="00D1797E"/>
    <w:rsid w:val="00D56D4B"/>
    <w:rsid w:val="00D714C9"/>
    <w:rsid w:val="00D768DD"/>
    <w:rsid w:val="00D85928"/>
    <w:rsid w:val="00DB5E99"/>
    <w:rsid w:val="00DE7483"/>
    <w:rsid w:val="00E01B33"/>
    <w:rsid w:val="00E02E12"/>
    <w:rsid w:val="00E15098"/>
    <w:rsid w:val="00E67442"/>
    <w:rsid w:val="00EA4124"/>
    <w:rsid w:val="00EB6340"/>
    <w:rsid w:val="00EC346C"/>
    <w:rsid w:val="00ED6D08"/>
    <w:rsid w:val="00EE5750"/>
    <w:rsid w:val="00F1309F"/>
    <w:rsid w:val="00F149A4"/>
    <w:rsid w:val="00F2280A"/>
    <w:rsid w:val="00F2613A"/>
    <w:rsid w:val="00F34093"/>
    <w:rsid w:val="00F62A72"/>
    <w:rsid w:val="00F93C00"/>
    <w:rsid w:val="00FC0FAB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92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2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2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2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2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92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2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2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2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2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4554</izvorni_sadrzaj>
    <derivirana_varijabla naziv="DomainObject.Predmet.Broj_1">4554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St-4554/2015</izvorni_sadrzaj>
    <derivirana_varijabla naziv="DomainObject.Predmet.OznakaBroj_1">St-4554/2015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EDUKACIJSKA LIBERALNA POMOĆ</izvorni_sadrzaj>
    <derivirana_varijabla naziv="DomainObject.Predmet.ProtustrankaFormated_1">  HRVATSKO EDUKACIJSKA LIBERALNA POMOĆ</derivirana_varijabla>
  </DomainObject.Predmet.ProtustrankaFormated>
  <DomainObject.Predmet.ProtustrankaFormatedOIB>
    <izvorni_sadrzaj>  HRVATSKO EDUKACIJSKA LIBERALNA POMOĆ, OIB 01055837349</izvorni_sadrzaj>
    <derivirana_varijabla naziv="DomainObject.Predmet.ProtustrankaFormatedOIB_1">  HRVATSKO EDUKACIJSKA LIBERALNA POMOĆ, OIB 01055837349</derivirana_varijabla>
  </DomainObject.Predmet.ProtustrankaFormatedOIB>
  <DomainObject.Predmet.ProtustrankaFormatedWithAdress>
    <izvorni_sadrzaj> HRVATSKO EDUKACIJSKA LIBERALNA POMOĆ, Vlaška 78, 10000 Zagreb</izvorni_sadrzaj>
    <derivirana_varijabla naziv="DomainObject.Predmet.ProtustrankaFormatedWithAdress_1"> HRVATSKO EDUKACIJSKA LIBERALNA POMOĆ, Vlaška 78, 10000 Zagreb</derivirana_varijabla>
  </DomainObject.Predmet.ProtustrankaFormatedWithAdress>
  <DomainObject.Predmet.ProtustrankaFormatedWithAdressOIB>
    <izvorni_sadrzaj> HRVATSKO EDUKACIJSKA LIBERALNA POMOĆ, OIB 01055837349, Vlaška 78, 10000 Zagreb</izvorni_sadrzaj>
    <derivirana_varijabla naziv="DomainObject.Predmet.ProtustrankaFormatedWithAdressOIB_1"> HRVATSKO EDUKACIJSKA LIBERALNA POMOĆ, OIB 01055837349, Vlaška 78, 10000 Zagreb</derivirana_varijabla>
  </DomainObject.Predmet.ProtustrankaFormatedWithAdressOIB>
  <DomainObject.Predmet.ProtustrankaWithAdress>
    <izvorni_sadrzaj>HRVATSKO EDUKACIJSKA LIBERALNA POMOĆ Vlaška 78, 10000 Zagreb</izvorni_sadrzaj>
    <derivirana_varijabla naziv="DomainObject.Predmet.ProtustrankaWithAdress_1">HRVATSKO EDUKACIJSKA LIBERALNA POMOĆ Vlaška 78, 10000 Zagreb</derivirana_varijabla>
  </DomainObject.Predmet.ProtustrankaWithAdress>
  <DomainObject.Predmet.ProtustrankaWithAdressOIB>
    <izvorni_sadrzaj>HRVATSKO EDUKACIJSKA LIBERALNA POMOĆ, OIB 01055837349, Vlaška 78, 10000 Zagreb</izvorni_sadrzaj>
    <derivirana_varijabla naziv="DomainObject.Predmet.ProtustrankaWithAdressOIB_1">HRVATSKO EDUKACIJSKA LIBERALNA POMOĆ, OIB 01055837349, Vlaška 78, 10000 Zagreb</derivirana_varijabla>
  </DomainObject.Predmet.ProtustrankaWithAdressOIB>
  <DomainObject.Predmet.ProtustrankaNazivFormated>
    <izvorni_sadrzaj>HRVATSKO EDUKACIJSKA LIBERALNA POMOĆ</izvorni_sadrzaj>
    <derivirana_varijabla naziv="DomainObject.Predmet.ProtustrankaNazivFormated_1">HRVATSKO EDUKACIJSKA LIBERALNA POMOĆ</derivirana_varijabla>
  </DomainObject.Predmet.ProtustrankaNazivFormated>
  <DomainObject.Predmet.ProtustrankaNazivFormatedOIB>
    <izvorni_sadrzaj>HRVATSKO EDUKACIJSKA LIBERALNA POMOĆ, OIB 01055837349</izvorni_sadrzaj>
    <derivirana_varijabla naziv="DomainObject.Predmet.ProtustrankaNazivFormatedOIB_1">HRVATSKO EDUKACIJSKA LIBERALNA POMOĆ, OIB 01055837349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EDUKACIJSKA LIBERALNA POMOĆ</item>
    </izvorni_sadrzaj>
    <derivirana_varijabla naziv="DomainObject.Predmet.ProtuStrankaListFormated_1">
      <item>HRVATSKO EDUKACIJSKA LIBERALNA POMOĆ</item>
    </derivirana_varijabla>
  </DomainObject.Predmet.ProtuStrankaListFormated>
  <DomainObject.Predmet.ProtuStrankaListFormatedOIB>
    <izvorni_sadrzaj>
      <item>HRVATSKO EDUKACIJSKA LIBERALNA POMOĆ, OIB 01055837349</item>
    </izvorni_sadrzaj>
    <derivirana_varijabla naziv="DomainObject.Predmet.ProtuStrankaListFormatedOIB_1">
      <item>HRVATSKO EDUKACIJSKA LIBERALNA POMOĆ, OIB 01055837349</item>
    </derivirana_varijabla>
  </DomainObject.Predmet.ProtuStrankaListFormatedOIB>
  <DomainObject.Predmet.ProtuStrankaListFormatedWithAdress>
    <izvorni_sadrzaj>
      <item>HRVATSKO EDUKACIJSKA LIBERALNA POMOĆ, Vlaška 78, 10000 Zagreb</item>
    </izvorni_sadrzaj>
    <derivirana_varijabla naziv="DomainObject.Predmet.ProtuStrankaListFormatedWithAdress_1">
      <item>HRVATSKO EDUKACIJSKA LIBERALNA POMOĆ, Vlaška 78, 10000 Zagreb</item>
    </derivirana_varijabla>
  </DomainObject.Predmet.ProtuStrankaListFormatedWithAdress>
  <DomainObject.Predmet.ProtuStrankaListFormatedWithAdressOIB>
    <izvorni_sadrzaj>
      <item>HRVATSKO EDUKACIJSKA LIBERALNA POMOĆ, OIB 01055837349, Vlaška 78, 10000 Zagreb</item>
    </izvorni_sadrzaj>
    <derivirana_varijabla naziv="DomainObject.Predmet.ProtuStrankaListFormatedWithAdressOIB_1">
      <item>HRVATSKO EDUKACIJSKA LIBERALNA POMOĆ, OIB 01055837349, Vlaška 78, 10000 Zagreb</item>
    </derivirana_varijabla>
  </DomainObject.Predmet.ProtuStrankaListFormatedWithAdressOIB>
  <DomainObject.Predmet.ProtuStrankaListNazivFormated>
    <izvorni_sadrzaj>
      <item>HRVATSKO EDUKACIJSKA LIBERALNA POMOĆ</item>
    </izvorni_sadrzaj>
    <derivirana_varijabla naziv="DomainObject.Predmet.ProtuStrankaListNazivFormated_1">
      <item>HRVATSKO EDUKACIJSKA LIBERALNA POMOĆ</item>
    </derivirana_varijabla>
  </DomainObject.Predmet.ProtuStrankaListNazivFormated>
  <DomainObject.Predmet.ProtuStrankaListNazivFormatedOIB>
    <izvorni_sadrzaj>
      <item>HRVATSKO EDUKACIJSKA LIBERALNA POMOĆ, OIB 01055837349</item>
    </izvorni_sadrzaj>
    <derivirana_varijabla naziv="DomainObject.Predmet.ProtuStrankaListNazivFormatedOIB_1">
      <item>HRVATSKO EDUKACIJSKA LIBERALNA POMOĆ, OIB 01055837349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EDUKACIJSKA LIBERALNA POMOĆ</izvorni_sadrzaj>
    <derivirana_varijabla naziv="DomainObject.Predmet.ProtustrankaIDrugi_1">HRVATSKO EDUKACIJSKA LIBERALNA POMOĆ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 EDUKACIJSKA LIBERALNA POMOĆ, OIB 01055837349, Vlaška 78, 10000 Zagreb</izvorni_sadrzaj>
    <derivirana_varijabla naziv="DomainObject.Predmet.ProtustrankaIDrugiAdressOIB_1">HRVATSKO EDUKACIJSKA LIBERALNA POMOĆ, OIB 01055837349, Vlaška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 EDUKACIJSKA LIBERALNA POMOĆ</item>
    </izvorni_sadrzaj>
    <derivirana_varijabla naziv="DomainObject.Predmet.SudioniciListNaziv_1">
      <item>FINA Regionalni centar Zagreb</item>
      <item>HRVATSKO EDUKACIJSKA LIBERALNA POMOĆ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HRVATSKO EDUKACIJSKA LIBERALNA POMOĆ, OIB 01055837349, Vlaška 78,10000 Zagreb</item>
    </izvorni_sadrzaj>
    <derivirana_varijabla naziv="DomainObject.Predmet.SudioniciListAdressOIB_1">
      <item>FINA Regionalni centar Zagreb, OIB 85821130368, Trg svibanjskih žrtava 1995. 1,10000 Zagreb</item>
      <item>HRVATSKO EDUKACIJSKA LIBERALNA POMOĆ, OIB 01055837349, Vlaška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01055837349</item>
    </izvorni_sadrzaj>
    <derivirana_varijabla naziv="DomainObject.Predmet.SudioniciListNazivOIB_1">
      <item>, OIB 85821130368</item>
      <item>, OIB 01055837349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9EC31B-6CDD-485A-BEE4-6CC8CACA71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2469</properties:Characters>
  <properties:Lines>72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2016-01-05T10:14:00Z</dcterms:created>
  <dc:creator>Sudsko vijeæe</dc:creator>
  <cp:lastModifiedBy>Nevenka Furić</cp:lastModifiedBy>
  <cp:lastPrinted>2016-01-05T10:17:00Z</cp:lastPrinted>
  <dcterms:modified xmlns:xsi="http://www.w3.org/2001/XMLSchema-instance" xsi:type="dcterms:W3CDTF">2016-01-05T10:20:00Z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