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d700" w14:paraId="6d3d700" w:rsidRDefault="00D97BE1" w:rsidP="00D97BE1" w:rsidR="00D97BE1" w:rsidRPr="00336C15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0F60FD" w:rsidP="000F60FD" w:rsidR="00872AC5" w:rsidRPr="00336C15">
      <w:pPr>
        <w:rPr>
          <w:b/>
        </w:rPr>
      </w:pPr>
      <w:r w:rsidRPr="00336C15">
        <w:rPr>
          <w:b/>
        </w:rPr>
        <w:t>REPUBLIKA HRVATSKA</w:t>
      </w:r>
    </w:p>
    <w:p w:rsidRDefault="000F60FD" w:rsidP="000F60FD" w:rsidR="003D72BA" w:rsidRPr="00336C15">
      <w:pPr>
        <w:rPr>
          <w:b/>
        </w:rPr>
      </w:pPr>
      <w:r w:rsidRPr="00336C15">
        <w:rPr>
          <w:b/>
        </w:rPr>
        <w:t>TRGOVAČKI SUD U</w:t>
      </w:r>
      <w:r w:rsidR="00D024BA" w:rsidRPr="00336C15">
        <w:rPr>
          <w:b/>
        </w:rPr>
        <w:t xml:space="preserve"> ZADRU</w:t>
      </w:r>
    </w:p>
    <w:p w:rsidRDefault="003D72BA" w:rsidP="000F60FD" w:rsidR="000F60FD" w:rsidRPr="00336C15">
      <w:r w:rsidRPr="00336C15">
        <w:t>Dr. Franje Tuđmana 35</w:t>
      </w:r>
      <w:r w:rsidR="00D024BA" w:rsidRPr="00336C15">
        <w:tab/>
      </w:r>
      <w:r w:rsidR="00D024BA" w:rsidRPr="00336C15">
        <w:tab/>
      </w:r>
      <w:r w:rsidR="00D024BA" w:rsidRPr="00336C15">
        <w:tab/>
      </w:r>
      <w:r w:rsidR="00AB29B4" w:rsidRPr="00336C15">
        <w:t xml:space="preserve">          </w:t>
      </w:r>
    </w:p>
    <w:p w:rsidRDefault="00873E4C" w:rsidP="000F60FD" w:rsidR="00873E4C" w:rsidRPr="00336C15">
      <w:pPr>
        <w:jc w:val="center"/>
      </w:pPr>
    </w:p>
    <w:p w:rsidRDefault="00696A23" w:rsidP="000F60FD" w:rsidR="00696A23" w:rsidRPr="00336C15">
      <w:pPr>
        <w:jc w:val="center"/>
        <w:rPr>
          <w:b/>
        </w:rPr>
      </w:pPr>
      <w:r w:rsidRPr="00336C15">
        <w:rPr>
          <w:b/>
        </w:rPr>
        <w:t>R E P U B L I KA   H R V A T S K A</w:t>
      </w:r>
    </w:p>
    <w:p w:rsidRDefault="001F3EEE" w:rsidP="000F60FD" w:rsidR="001F3EEE" w:rsidRPr="00336C15">
      <w:pPr>
        <w:jc w:val="center"/>
        <w:rPr>
          <w:b/>
        </w:rPr>
      </w:pPr>
    </w:p>
    <w:p w:rsidRDefault="0085789C" w:rsidP="000F60FD" w:rsidR="0085789C" w:rsidRPr="00336C15">
      <w:pPr>
        <w:jc w:val="center"/>
        <w:rPr>
          <w:b/>
        </w:rPr>
      </w:pPr>
      <w:r w:rsidRPr="00336C15">
        <w:rPr>
          <w:b/>
        </w:rPr>
        <w:t xml:space="preserve">R J E Š E N J E </w:t>
      </w:r>
    </w:p>
    <w:p w:rsidRDefault="000F60FD" w:rsidP="000F60FD" w:rsidR="000F60FD" w:rsidRPr="00336C15"/>
    <w:p w:rsidRDefault="009B456A" w:rsidP="00C7679A" w:rsidR="009B456A">
      <w:pPr>
        <w:ind w:firstLine="708"/>
        <w:jc w:val="both"/>
      </w:pPr>
      <w:r w:rsidRPr="0084799E">
        <w:t xml:space="preserve">Trgovački sud u Zadru, OIB:39670464653, po sutkinji Ani Markač </w:t>
      </w:r>
      <w:r w:rsidR="00C7679A" w:rsidRPr="00787D0B">
        <w:t>u predstečajnom postupku nad dužnikom TORNADO COMMERCE d.o.o., Bibinje, Zad</w:t>
      </w:r>
      <w:r w:rsidR="00C7679A">
        <w:t>arska 1, OIB:48432428535, dana 7</w:t>
      </w:r>
      <w:r w:rsidR="00C7679A" w:rsidRPr="00787D0B">
        <w:t xml:space="preserve">. travnja 2017. </w:t>
      </w:r>
    </w:p>
    <w:p w:rsidRDefault="00C7679A" w:rsidP="00C7679A" w:rsidR="00C7679A" w:rsidRPr="00336C15">
      <w:pPr>
        <w:ind w:firstLine="708"/>
        <w:jc w:val="both"/>
      </w:pPr>
    </w:p>
    <w:p w:rsidRDefault="0085789C" w:rsidP="0085789C" w:rsidR="00A323C8" w:rsidRPr="00336C15">
      <w:pPr>
        <w:jc w:val="center"/>
        <w:rPr>
          <w:b/>
        </w:rPr>
      </w:pPr>
      <w:r w:rsidRPr="00336C15">
        <w:rPr>
          <w:b/>
        </w:rPr>
        <w:t xml:space="preserve">r i j e š i o  j e </w:t>
      </w:r>
    </w:p>
    <w:p w:rsidRDefault="0085789C" w:rsidP="0085789C" w:rsidR="0085789C" w:rsidRPr="00336C15">
      <w:pPr>
        <w:jc w:val="center"/>
        <w:rPr>
          <w:b/>
        </w:rPr>
      </w:pPr>
    </w:p>
    <w:p w:rsidRDefault="00C7679A" w:rsidP="00C7679A" w:rsidR="009B456A">
      <w:pPr>
        <w:jc w:val="both"/>
      </w:pPr>
      <w:r>
        <w:t>I.</w:t>
      </w:r>
      <w:r>
        <w:tab/>
        <w:t>Edvin Šimunov iz Zadra, Poljanska 9, OIB:68167380523</w:t>
      </w:r>
      <w:r w:rsidR="00A165DA" w:rsidRPr="00FF37A0">
        <w:t xml:space="preserve">, razrješava se dužnosti </w:t>
      </w:r>
      <w:r>
        <w:t xml:space="preserve">povjerenika </w:t>
      </w:r>
      <w:r w:rsidR="00A165DA" w:rsidRPr="00FF37A0">
        <w:t xml:space="preserve">u </w:t>
      </w:r>
      <w:r>
        <w:t>pred</w:t>
      </w:r>
      <w:r w:rsidR="00A165DA" w:rsidRPr="00FF37A0">
        <w:t xml:space="preserve">stečajnom postupku nad dužnikom </w:t>
      </w:r>
      <w:r w:rsidRPr="00787D0B">
        <w:t>TORNADO COMMERCE d.o.o., Bibinje, Zad</w:t>
      </w:r>
      <w:r>
        <w:t>arska 1, OIB:48432428535.</w:t>
      </w:r>
    </w:p>
    <w:p w:rsidRDefault="00C7679A" w:rsidP="00C7679A" w:rsidR="00C7679A" w:rsidRPr="00FF37A0">
      <w:pPr>
        <w:jc w:val="both"/>
      </w:pPr>
    </w:p>
    <w:p w:rsidRDefault="00A165DA" w:rsidP="00A84672" w:rsidR="00A84672">
      <w:pPr>
        <w:jc w:val="both"/>
      </w:pPr>
      <w:r w:rsidRPr="00FF37A0">
        <w:t xml:space="preserve">II.   </w:t>
      </w:r>
      <w:r>
        <w:tab/>
      </w:r>
      <w:r w:rsidR="00575ECA">
        <w:t>Marica Nekić iz Zadra, Put Gazića 14a</w:t>
      </w:r>
      <w:r w:rsidR="00575ECA" w:rsidRPr="00FF37A0">
        <w:t>, OIB:</w:t>
      </w:r>
      <w:r w:rsidR="00575ECA" w:rsidRPr="004B1AD4">
        <w:t>75245904208</w:t>
      </w:r>
      <w:r w:rsidR="00575ECA" w:rsidRPr="00FF37A0">
        <w:t xml:space="preserve">, </w:t>
      </w:r>
      <w:r w:rsidR="00C7679A">
        <w:t xml:space="preserve">imenuje se za povjerenika </w:t>
      </w:r>
      <w:r w:rsidR="00C7679A" w:rsidRPr="00FF37A0">
        <w:t xml:space="preserve">u </w:t>
      </w:r>
      <w:r w:rsidR="00C7679A">
        <w:t>pred</w:t>
      </w:r>
      <w:r w:rsidR="00C7679A" w:rsidRPr="00FF37A0">
        <w:t xml:space="preserve">stečajnom postupku nad dužnikom </w:t>
      </w:r>
      <w:r w:rsidR="00C7679A" w:rsidRPr="00787D0B">
        <w:t>TORNADO COMMERCE d.o.o., Bibinje, Zad</w:t>
      </w:r>
      <w:r w:rsidR="00C7679A">
        <w:t>arska 1, OIB:48432428535.</w:t>
      </w:r>
    </w:p>
    <w:p w:rsidRDefault="00A165DA" w:rsidP="00A165DA" w:rsidR="00A165DA" w:rsidRPr="00FF37A0">
      <w:pPr>
        <w:jc w:val="both"/>
      </w:pPr>
    </w:p>
    <w:p w:rsidRDefault="00A165DA" w:rsidP="00A165DA" w:rsidR="00A165DA" w:rsidRPr="00FF37A0">
      <w:pPr>
        <w:jc w:val="both"/>
      </w:pPr>
      <w:r w:rsidRPr="00FF37A0">
        <w:t xml:space="preserve">III.  </w:t>
      </w:r>
      <w:r>
        <w:tab/>
      </w:r>
      <w:r w:rsidRPr="00FF37A0">
        <w:t>Primopredaja dužnosti između razriješ</w:t>
      </w:r>
      <w:r w:rsidR="00C7679A">
        <w:t xml:space="preserve">enog i novoimenovanog povjerenika </w:t>
      </w:r>
      <w:r w:rsidRPr="00FF37A0">
        <w:t xml:space="preserve">ima se izvršiti u roku od 3 (tri) dana od dostave ovog rješenja, a zapisnik o izvršenoj primopredaji ima se dostaviti sudu u roku od 3 (tri) dana od primopredaje. </w:t>
      </w:r>
    </w:p>
    <w:p w:rsidRDefault="00A84672" w:rsidP="00575ECA" w:rsidR="00A84672"/>
    <w:p w:rsidRDefault="000F60FD" w:rsidP="00CC3B7D" w:rsidR="000F60FD" w:rsidRPr="00336C15">
      <w:pPr>
        <w:jc w:val="center"/>
      </w:pPr>
      <w:r w:rsidRPr="00336C15">
        <w:t>Obrazloženje</w:t>
      </w:r>
    </w:p>
    <w:p w:rsidRDefault="00520CA4" w:rsidP="000F60FD" w:rsidR="00520CA4" w:rsidRPr="00336C15"/>
    <w:p w:rsidRDefault="000F60FD" w:rsidP="00B13C8D" w:rsidR="00A84672">
      <w:pPr>
        <w:jc w:val="both"/>
      </w:pPr>
      <w:r w:rsidRPr="00336C15">
        <w:tab/>
      </w:r>
      <w:r w:rsidR="00575ECA">
        <w:t>Rješenjem</w:t>
      </w:r>
      <w:r w:rsidR="009B456A">
        <w:t xml:space="preserve"> ovog Suda po</w:t>
      </w:r>
      <w:r w:rsidR="00BA0BF9" w:rsidRPr="00336C15">
        <w:t>sl. br. St-</w:t>
      </w:r>
      <w:r w:rsidR="00C7679A">
        <w:t xml:space="preserve">68/17-11 od 27. ožujka 2017. </w:t>
      </w:r>
      <w:r w:rsidR="009B456A">
        <w:t xml:space="preserve">za </w:t>
      </w:r>
      <w:r w:rsidR="00C7679A">
        <w:t xml:space="preserve">povjerenika u predstečajnom postupku  </w:t>
      </w:r>
      <w:r w:rsidR="00575ECA">
        <w:t xml:space="preserve">uvodno </w:t>
      </w:r>
      <w:r w:rsidR="00BA0BF9" w:rsidRPr="00336C15">
        <w:t>označenom dužniku imenovan</w:t>
      </w:r>
      <w:r w:rsidR="00C7679A">
        <w:t xml:space="preserve"> je Edvin Šimunov </w:t>
      </w:r>
      <w:r w:rsidR="009B456A">
        <w:t xml:space="preserve"> sukladno č</w:t>
      </w:r>
      <w:r w:rsidR="00C7679A">
        <w:t>l. 33. st. 2. u svezi čl. 23. st. 3. Stečajnog zakona (Narodne novine broj 71/15, nadalje SZ)</w:t>
      </w:r>
      <w:r w:rsidR="009B456A">
        <w:t>.</w:t>
      </w:r>
      <w:r w:rsidR="0085789C" w:rsidRPr="00336C15">
        <w:t xml:space="preserve"> </w:t>
      </w:r>
    </w:p>
    <w:p w:rsidRDefault="00575ECA" w:rsidP="00C7679A" w:rsidR="00575ECA">
      <w:pPr>
        <w:ind w:firstLine="708"/>
        <w:jc w:val="both"/>
      </w:pPr>
    </w:p>
    <w:p w:rsidRDefault="00C7679A" w:rsidP="00C7679A" w:rsidR="00A84672">
      <w:pPr>
        <w:ind w:firstLine="708"/>
        <w:jc w:val="both"/>
      </w:pPr>
      <w:r>
        <w:t>Isti</w:t>
      </w:r>
      <w:r w:rsidR="00A165DA">
        <w:t xml:space="preserve"> je </w:t>
      </w:r>
      <w:r w:rsidR="00A165DA" w:rsidRPr="00FF37A0">
        <w:t xml:space="preserve">podneskom od </w:t>
      </w:r>
      <w:r>
        <w:t xml:space="preserve">4. travnja 2016. </w:t>
      </w:r>
      <w:r w:rsidR="00D56AD8">
        <w:t xml:space="preserve">kojeg je dopunio 6. travnja 2017. </w:t>
      </w:r>
      <w:r w:rsidR="00A165DA" w:rsidRPr="00FF37A0">
        <w:t>zatraži</w:t>
      </w:r>
      <w:r w:rsidR="00D56AD8">
        <w:t>o</w:t>
      </w:r>
      <w:r w:rsidR="00A165DA" w:rsidRPr="00FF37A0">
        <w:t xml:space="preserve"> razrješenje od dužnosti </w:t>
      </w:r>
      <w:r>
        <w:t>povjerenika u navedenom predstečajnom postupku iz osobnih razloga, pojasnivši da kao stečajni upravitelj vodi tri postupka, te da osim toga ima stalnu bri</w:t>
      </w:r>
      <w:r w:rsidR="00575ECA">
        <w:t>g</w:t>
      </w:r>
      <w:r>
        <w:t xml:space="preserve">u oko 12 stečajnih masa iza stečajnih dužnika. Nadalje, isti da je i direktor trgovačkog društva Liburnija d.o.o. Zadar koje da obavlja važnu komunalnu djelatnost i zapošljava oko 250 radnika. Slijedom naprijed navedenog da nije u stanju preuzimati nove i dodatne obveze. </w:t>
      </w:r>
    </w:p>
    <w:p w:rsidRDefault="00575ECA" w:rsidP="00D56AD8" w:rsidR="00575ECA">
      <w:pPr>
        <w:ind w:firstLine="708"/>
        <w:jc w:val="both"/>
      </w:pPr>
    </w:p>
    <w:p w:rsidRDefault="002F320E" w:rsidP="00D56AD8" w:rsidR="00A84672">
      <w:pPr>
        <w:ind w:firstLine="708"/>
        <w:jc w:val="both"/>
      </w:pPr>
      <w:r w:rsidRPr="00FF37A0">
        <w:t>Odredbom čl. 91. st. 5. S</w:t>
      </w:r>
      <w:r w:rsidR="00C7679A">
        <w:t xml:space="preserve">Z </w:t>
      </w:r>
      <w:r w:rsidR="00D56AD8">
        <w:t xml:space="preserve">koja se primjenjuje sukladno čl. 23. SZ i na </w:t>
      </w:r>
      <w:r w:rsidR="00575ECA">
        <w:t>povjerenika</w:t>
      </w:r>
      <w:r w:rsidR="00D56AD8">
        <w:t xml:space="preserve">, </w:t>
      </w:r>
      <w:r w:rsidRPr="00FF37A0">
        <w:t>propisano je da će sud razriješiti stečajnog upravi</w:t>
      </w:r>
      <w:r w:rsidR="00042D7A">
        <w:t xml:space="preserve">telja na njegov osobni zahtjev. Obzirom da je </w:t>
      </w:r>
      <w:r w:rsidR="00575ECA">
        <w:t xml:space="preserve">povjerenik </w:t>
      </w:r>
      <w:r w:rsidRPr="00FF37A0">
        <w:t xml:space="preserve"> podni</w:t>
      </w:r>
      <w:r w:rsidR="00D56AD8">
        <w:t>o</w:t>
      </w:r>
      <w:r w:rsidRPr="00FF37A0">
        <w:t xml:space="preserve"> obrazloženi zahtjev za svoje razrješenje, to je odlučeno kao u izreci pod točkom I</w:t>
      </w:r>
      <w:r w:rsidR="00042D7A">
        <w:t xml:space="preserve">. ovog rješenja. </w:t>
      </w:r>
      <w:r w:rsidRPr="00FF37A0">
        <w:t xml:space="preserve"> </w:t>
      </w:r>
    </w:p>
    <w:p w:rsidRDefault="00575ECA" w:rsidP="002F320E" w:rsidR="00575ECA">
      <w:pPr>
        <w:ind w:firstLine="708"/>
        <w:jc w:val="both"/>
      </w:pPr>
    </w:p>
    <w:p w:rsidRDefault="002F320E" w:rsidP="002F320E" w:rsidR="002F320E" w:rsidRPr="00FF37A0">
      <w:pPr>
        <w:ind w:firstLine="708"/>
        <w:jc w:val="both"/>
      </w:pPr>
      <w:r w:rsidRPr="00FF37A0">
        <w:t xml:space="preserve">Izbor novog </w:t>
      </w:r>
      <w:r w:rsidR="00D56AD8">
        <w:t xml:space="preserve">povjerenika </w:t>
      </w:r>
      <w:r w:rsidRPr="00FF37A0">
        <w:t xml:space="preserve">izvršen je u skladu sa odredbom čl. 84. st. 1. u svezi čl. 91. st. 8. Stečajnog zakona. </w:t>
      </w:r>
    </w:p>
    <w:p w:rsidRDefault="00F66F20" w:rsidP="004A4E98" w:rsidR="00B13C8D" w:rsidRPr="00336C15">
      <w:pPr>
        <w:jc w:val="both"/>
      </w:pPr>
      <w:r w:rsidRPr="00336C15">
        <w:lastRenderedPageBreak/>
        <w:tab/>
        <w:t xml:space="preserve">U preostalom dijelu rješenje </w:t>
      </w:r>
      <w:r w:rsidR="00042D7A">
        <w:t>S</w:t>
      </w:r>
      <w:r w:rsidRPr="00336C15">
        <w:t>uda posl.</w:t>
      </w:r>
      <w:r w:rsidR="00575ECA">
        <w:t xml:space="preserve"> </w:t>
      </w:r>
      <w:r w:rsidRPr="00336C15">
        <w:t>br. 2 St-</w:t>
      </w:r>
      <w:r w:rsidR="00D56AD8">
        <w:t xml:space="preserve">68/17-11 od 27. ožujka 2017. </w:t>
      </w:r>
      <w:r w:rsidRPr="00336C15">
        <w:t>osta</w:t>
      </w:r>
      <w:r w:rsidR="004A4E98" w:rsidRPr="00336C15">
        <w:t xml:space="preserve">lo je </w:t>
      </w:r>
      <w:r w:rsidRPr="00336C15">
        <w:t xml:space="preserve"> neizmijenjeno. </w:t>
      </w:r>
    </w:p>
    <w:p w:rsidRDefault="00A165DA" w:rsidP="00335A19" w:rsidR="00A165DA">
      <w:pPr>
        <w:ind w:firstLine="708"/>
        <w:jc w:val="center"/>
      </w:pPr>
    </w:p>
    <w:p w:rsidRDefault="009A0F36" w:rsidP="00335A19" w:rsidR="00E373EA" w:rsidRPr="00336C15">
      <w:pPr>
        <w:ind w:firstLine="708"/>
        <w:jc w:val="center"/>
      </w:pPr>
      <w:r w:rsidRPr="00336C15">
        <w:t>U Zadru</w:t>
      </w:r>
      <w:r w:rsidR="00A84672">
        <w:t xml:space="preserve"> </w:t>
      </w:r>
      <w:r w:rsidR="00D56AD8">
        <w:t>7. travnja 2017.</w:t>
      </w:r>
      <w:r w:rsidRPr="00336C15">
        <w:t xml:space="preserve"> </w:t>
      </w:r>
    </w:p>
    <w:p w:rsidRDefault="00335A19" w:rsidP="00335A19" w:rsidR="00335A19" w:rsidRPr="00336C15">
      <w:pPr>
        <w:jc w:val="both"/>
      </w:pPr>
    </w:p>
    <w:p w:rsidRDefault="0095535F" w:rsidP="00042D7A" w:rsidR="008B1E91" w:rsidRPr="00336C1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84672">
        <w:t xml:space="preserve">     </w:t>
      </w:r>
      <w:r w:rsidR="008B1E91" w:rsidRPr="00336C15">
        <w:t>S</w:t>
      </w:r>
      <w:r w:rsidR="0085789C" w:rsidRPr="00336C15">
        <w:t xml:space="preserve">utkinja </w:t>
      </w:r>
    </w:p>
    <w:p w:rsidRDefault="0095535F" w:rsidP="00042D7A" w:rsidR="008B1E91" w:rsidRPr="00336C1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84672">
        <w:t xml:space="preserve">   </w:t>
      </w:r>
      <w:r w:rsidR="00223098" w:rsidRPr="00336C15">
        <w:t>A</w:t>
      </w:r>
      <w:r w:rsidR="0085789C" w:rsidRPr="00336C15">
        <w:t>na Markač</w:t>
      </w:r>
    </w:p>
    <w:p w:rsidRDefault="00335A19" w:rsidP="00042D7A" w:rsidR="00335A19" w:rsidRPr="00336C15">
      <w:pPr>
        <w:jc w:val="right"/>
      </w:pPr>
    </w:p>
    <w:p w:rsidRDefault="00336C15" w:rsidP="000F60FD" w:rsidR="00336C15">
      <w:pPr>
        <w:jc w:val="both"/>
      </w:pPr>
    </w:p>
    <w:p w:rsidRDefault="000F60FD" w:rsidP="000F60FD" w:rsidR="00544098" w:rsidRPr="00336C15">
      <w:pPr>
        <w:jc w:val="both"/>
      </w:pPr>
      <w:r w:rsidRPr="00336C15">
        <w:t>POUKA O PRAVNOM LIJEKU:</w:t>
      </w:r>
    </w:p>
    <w:p w:rsidRDefault="00544098" w:rsidP="004A4E98" w:rsidR="00544098" w:rsidRPr="00336C15">
      <w:pPr>
        <w:tabs>
          <w:tab w:pos="4438" w:val="left"/>
        </w:tabs>
        <w:jc w:val="both"/>
      </w:pPr>
      <w:r w:rsidRPr="00336C15">
        <w:t xml:space="preserve">Protiv ovog rješenja </w:t>
      </w:r>
      <w:r w:rsidR="00A84672">
        <w:t xml:space="preserve">pravo na žalbu imaju samo stečajni vjerovnici u </w:t>
      </w:r>
      <w:r w:rsidRPr="00336C15">
        <w:t xml:space="preserve">roku od </w:t>
      </w:r>
      <w:r w:rsidR="004A4E98" w:rsidRPr="00336C15">
        <w:t>8 (</w:t>
      </w:r>
      <w:r w:rsidRPr="00336C15">
        <w:t>osam</w:t>
      </w:r>
      <w:r w:rsidR="004A4E98" w:rsidRPr="00336C15">
        <w:t>)</w:t>
      </w:r>
      <w:r w:rsidRPr="00336C15">
        <w:t xml:space="preserve"> dana od dostave rješenja, a dostava se smatra obavljenom istekom osmog dana od dana objave rješenja na mrežnoj stranici e-Oglasna ploča sudova (čl. 12. st. 1</w:t>
      </w:r>
      <w:r w:rsidR="004A4E98" w:rsidRPr="00336C15">
        <w:t xml:space="preserve">. i čl. 19. st. 1. i 2. SZ-a). </w:t>
      </w:r>
      <w:r w:rsidRPr="00336C15">
        <w:t>Ž</w:t>
      </w:r>
      <w:r w:rsidR="004A4E98" w:rsidRPr="00336C15">
        <w:t>alba se podnosi ovom sudu u 2 (d</w:t>
      </w:r>
      <w:r w:rsidRPr="00336C15">
        <w:t>va) istovjetna primjerka, a o istoj odlučuje Visoki tr</w:t>
      </w:r>
      <w:r w:rsidR="004A4E98" w:rsidRPr="00336C15">
        <w:t>govački sud Republike Hrvatske.</w:t>
      </w:r>
    </w:p>
    <w:p w:rsidRDefault="0095535F" w:rsidP="00042D7A" w:rsidR="0095535F">
      <w:pPr>
        <w:rPr>
          <w:color w:val="000000"/>
        </w:rPr>
      </w:pPr>
    </w:p>
    <w:p w:rsidRDefault="00336C15" w:rsidP="003A199E" w:rsidR="00336C15" w:rsidRPr="00336C15">
      <w:pPr>
        <w:ind w:hanging="705" w:left="705"/>
        <w:rPr>
          <w:color w:val="000000"/>
        </w:rPr>
      </w:pPr>
    </w:p>
    <w:p w:rsidRDefault="003A199E" w:rsidP="003A199E" w:rsidR="003A199E" w:rsidRPr="00336C15">
      <w:pPr>
        <w:ind w:hanging="705" w:left="705"/>
        <w:rPr>
          <w:color w:val="000000"/>
        </w:rPr>
      </w:pPr>
      <w:r w:rsidRPr="00336C15">
        <w:rPr>
          <w:color w:val="000000"/>
        </w:rPr>
        <w:t>DNA:</w:t>
      </w:r>
    </w:p>
    <w:p w:rsidRDefault="00D56AD8" w:rsidP="003A199E" w:rsidR="0085789C" w:rsidRPr="00336C15">
      <w:pPr>
        <w:numPr>
          <w:ilvl w:val="0"/>
          <w:numId w:val="2"/>
        </w:numPr>
        <w:jc w:val="both"/>
      </w:pPr>
      <w:r>
        <w:t xml:space="preserve">Edvinu Šimunovu </w:t>
      </w:r>
      <w:r w:rsidR="002F320E">
        <w:t>i putem e-mail</w:t>
      </w:r>
    </w:p>
    <w:p w:rsidRDefault="00D56AD8" w:rsidP="00335A19" w:rsidR="00544098" w:rsidRPr="00336C15">
      <w:pPr>
        <w:numPr>
          <w:ilvl w:val="0"/>
          <w:numId w:val="2"/>
        </w:numPr>
        <w:jc w:val="both"/>
      </w:pPr>
      <w:r>
        <w:t xml:space="preserve">povjereniku </w:t>
      </w:r>
      <w:r w:rsidR="00575ECA">
        <w:t xml:space="preserve">Marici Nekić </w:t>
      </w:r>
      <w:r w:rsidR="00544098" w:rsidRPr="00336C15">
        <w:t>uz potvrdu i izjavu o imenovanju i rješenj</w:t>
      </w:r>
      <w:r w:rsidR="00335A19" w:rsidRPr="00336C15">
        <w:t>e</w:t>
      </w:r>
      <w:r w:rsidR="00544098" w:rsidRPr="00336C15">
        <w:t xml:space="preserve"> posl. br. St-</w:t>
      </w:r>
      <w:r>
        <w:t xml:space="preserve">68/17-11 od 27. ožujka 2017. </w:t>
      </w:r>
      <w:r w:rsidR="00A84672">
        <w:t xml:space="preserve"> </w:t>
      </w:r>
    </w:p>
    <w:p w:rsidRDefault="00D56AD8" w:rsidP="003A199E" w:rsidR="00544098">
      <w:pPr>
        <w:numPr>
          <w:ilvl w:val="0"/>
          <w:numId w:val="2"/>
        </w:numPr>
        <w:jc w:val="both"/>
      </w:pPr>
      <w:r>
        <w:t>e-O</w:t>
      </w:r>
      <w:r w:rsidR="00544098" w:rsidRPr="00336C15">
        <w:t>glasna ploča</w:t>
      </w:r>
    </w:p>
    <w:p w:rsidRDefault="00575ECA" w:rsidP="00575ECA" w:rsidR="00575ECA">
      <w:pPr>
        <w:pStyle w:val="Odlomakpopisa"/>
        <w:numPr>
          <w:ilvl w:val="0"/>
          <w:numId w:val="2"/>
        </w:numPr>
      </w:pPr>
      <w:r>
        <w:t>FINA-i Split, Mažuranićevo šetalište 24/b, sa naznakom „ Pisarnica - Predstečajni postupak“</w:t>
      </w:r>
    </w:p>
    <w:p w:rsidRDefault="00D56AD8" w:rsidP="003A199E" w:rsidR="00D56AD8">
      <w:pPr>
        <w:numPr>
          <w:ilvl w:val="0"/>
          <w:numId w:val="2"/>
        </w:numPr>
        <w:jc w:val="both"/>
      </w:pPr>
      <w:r>
        <w:t>dužniku putem punomoćnika, odvjetnika iz Odvjetničkog društva Gluić&amp;Ninčević iz Zadra</w:t>
      </w:r>
    </w:p>
    <w:p w:rsidRDefault="002F320E" w:rsidP="003A199E" w:rsidR="002F320E" w:rsidRPr="00336C15">
      <w:pPr>
        <w:numPr>
          <w:ilvl w:val="0"/>
          <w:numId w:val="2"/>
        </w:numPr>
        <w:jc w:val="both"/>
      </w:pPr>
      <w:r>
        <w:t xml:space="preserve">sudskom registru </w:t>
      </w:r>
    </w:p>
    <w:p w:rsidRDefault="003A199E" w:rsidP="003A199E" w:rsidR="003A199E" w:rsidRPr="00336C15">
      <w:pPr>
        <w:numPr>
          <w:ilvl w:val="0"/>
          <w:numId w:val="2"/>
        </w:numPr>
        <w:jc w:val="both"/>
      </w:pPr>
      <w:r w:rsidRPr="00336C15">
        <w:rPr>
          <w:color w:val="000000"/>
        </w:rPr>
        <w:t>U spis.</w:t>
      </w:r>
    </w:p>
    <w:p w:rsidRDefault="003A199E" w:rsidP="00A323C8" w:rsidR="003A199E" w:rsidRPr="00336C15">
      <w:pPr>
        <w:jc w:val="both"/>
      </w:pPr>
    </w:p>
    <w:sectPr w:rsidSect="00336C15" w:rsidR="003A199E" w:rsidRPr="00336C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C21731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165DA" w:rsidP="00A84672" w:rsidR="00A84672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>Poslovni broj 2 St-</w:t>
    </w:r>
    <w:r w:rsidR="007C65BA">
      <w:rPr>
        <w:sz w:val="22"/>
        <w:szCs w:val="22"/>
      </w:rPr>
      <w:t>68/17-21</w:t>
    </w:r>
  </w:p>
  <w:p w:rsidRDefault="00711F36" w:rsidP="00A165DA" w:rsidR="00711F3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 Poslovni broj 2 St-</w:t>
    </w:r>
    <w:r w:rsidR="007C65BA">
      <w:rPr>
        <w:sz w:val="22"/>
        <w:szCs w:val="22"/>
      </w:rPr>
      <w:t>68/17-21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7DF210F"/>
    <w:multiLevelType w:val="hybridMultilevel"/>
    <w:tmpl w:val="435C6E66"/>
    <w:lvl w:tplc="2B7A5C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8450BA0"/>
    <w:multiLevelType w:val="hybridMultilevel"/>
    <w:tmpl w:val="33640778"/>
    <w:lvl w:tplc="793A45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2D7A"/>
    <w:rsid w:val="00045251"/>
    <w:rsid w:val="00046C92"/>
    <w:rsid w:val="00054B01"/>
    <w:rsid w:val="000656C7"/>
    <w:rsid w:val="00074068"/>
    <w:rsid w:val="000761E0"/>
    <w:rsid w:val="00082AF5"/>
    <w:rsid w:val="00091540"/>
    <w:rsid w:val="0009554B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320E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75ECA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12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C65BA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43F8E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35F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B456A"/>
    <w:rsid w:val="009C39FC"/>
    <w:rsid w:val="009E4B6B"/>
    <w:rsid w:val="009F6DC2"/>
    <w:rsid w:val="00A010AB"/>
    <w:rsid w:val="00A14490"/>
    <w:rsid w:val="00A165DA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4672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1731"/>
    <w:rsid w:val="00C22116"/>
    <w:rsid w:val="00C47DE6"/>
    <w:rsid w:val="00C54811"/>
    <w:rsid w:val="00C569BB"/>
    <w:rsid w:val="00C61A2E"/>
    <w:rsid w:val="00C7534E"/>
    <w:rsid w:val="00C75D72"/>
    <w:rsid w:val="00C7679A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56AD8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2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2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2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2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2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2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2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2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TORNADO COMMERCE d.o.o. za trgovinu i usluge</izvorni_sadrzaj>
    <derivirana_varijabla naziv="DomainObject.Predmet.StrankaFormated_1">  TORNADO COMMERCE d.o.o. za trgovinu i usluge</derivirana_varijabla>
  </DomainObject.Predmet.StrankaFormated>
  <DomainObject.Predmet.StrankaFormatedOIB>
    <izvorni_sadrzaj>  TORNADO COMMERCE d.o.o. za trgovinu i usluge, OIB 48432428535</izvorni_sadrzaj>
    <derivirana_varijabla naziv="DomainObject.Predmet.StrankaFormatedOIB_1">  TORNADO COMMERCE d.o.o. za trgovinu i usluge, OIB 48432428535</derivirana_varijabla>
  </DomainObject.Predmet.StrankaFormatedOIB>
  <DomainObject.Predmet.StrankaFormatedWithAdress>
    <izvorni_sadrzaj> TORNADO COMMERCE d.o.o. za trgovinu i usluge, Zadarska ulica 1, 23205 Bibinje</izvorni_sadrzaj>
    <derivirana_varijabla naziv="DomainObject.Predmet.StrankaFormatedWithAdress_1"> TORNADO COMMERCE d.o.o. za trgovinu i usluge, Zadarska ulica 1, 23205 Bibinje</derivirana_varijabla>
  </DomainObject.Predmet.StrankaFormatedWithAdress>
  <DomainObject.Predmet.StrankaFormatedWithAdressOIB>
    <izvorni_sadrzaj> TORNADO COMMERCE d.o.o. za trgovinu i usluge, OIB 48432428535, Zadarska ulica 1, 23205 Bibinje</izvorni_sadrzaj>
    <derivirana_varijabla naziv="DomainObject.Predmet.StrankaFormatedWithAdressOIB_1"> TORNADO COMMERCE d.o.o. za trgovinu i usluge, OIB 48432428535, Zadarska ulica 1, 23205 Bibinje</derivirana_varijabla>
  </DomainObject.Predmet.StrankaFormatedWithAdressOIB>
  <DomainObject.Predmet.StrankaWithAdress>
    <izvorni_sadrzaj>TORNADO COMMERCE d.o.o. za trgovinu i usluge Zadarska ulica 1,23205 Bibinje</izvorni_sadrzaj>
    <derivirana_varijabla naziv="DomainObject.Predmet.StrankaWithAdress_1">TORNADO COMMERCE d.o.o. za trgovinu i usluge Zadarska ulica 1,23205 Bibinje</derivirana_varijabla>
  </DomainObject.Predmet.StrankaWithAdress>
  <DomainObject.Predmet.StrankaWithAdressOIB>
    <izvorni_sadrzaj>TORNADO COMMERCE d.o.o. za trgovinu i usluge, OIB 48432428535, Zadarska ulica 1,23205 Bibinje</izvorni_sadrzaj>
    <derivirana_varijabla naziv="DomainObject.Predmet.StrankaWithAdressOIB_1">TORNADO COMMERCE d.o.o. za trgovinu i usluge, OIB 48432428535, Zadarska ulica 1,23205 Bibinje</derivirana_varijabla>
  </DomainObject.Predmet.StrankaWithAdressOIB>
  <DomainObject.Predmet.StrankaNazivFormated>
    <izvorni_sadrzaj>TORNADO COMMERCE d.o.o. za trgovinu i usluge</izvorni_sadrzaj>
    <derivirana_varijabla naziv="DomainObject.Predmet.StrankaNazivFormated_1">TORNADO COMMERCE d.o.o. za trgovinu i usluge</derivirana_varijabla>
  </DomainObject.Predmet.StrankaNazivFormated>
  <DomainObject.Predmet.StrankaNazivFormatedOIB>
    <izvorni_sadrzaj>TORNADO COMMERCE d.o.o. za trgovinu i usluge, OIB 48432428535</izvorni_sadrzaj>
    <derivirana_varijabla naziv="DomainObject.Predmet.StrankaNazivFormatedOIB_1">TORNADO COMMERCE d.o.o. za trgovinu i usluge, OIB 48432428535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TORNADO COMMERCE d.o.o. za trgovinu i usluge</item>
    </izvorni_sadrzaj>
    <derivirana_varijabla naziv="DomainObject.Predmet.StrankaListFormated_1">
      <item>TORNADO COMMERCE d.o.o. za trgovinu i usluge</item>
    </derivirana_varijabla>
  </DomainObject.Predmet.StrankaListFormated>
  <DomainObject.Predmet.StrankaListFormatedOIB>
    <izvorni_sadrzaj>
      <item>TORNADO COMMERCE d.o.o. za trgovinu i usluge, OIB 48432428535</item>
    </izvorni_sadrzaj>
    <derivirana_varijabla naziv="DomainObject.Predmet.StrankaListFormatedOIB_1">
      <item>TORNADO COMMERCE d.o.o. za trgovinu i usluge, OIB 48432428535</item>
    </derivirana_varijabla>
  </DomainObject.Predmet.StrankaListFormatedOIB>
  <DomainObject.Predmet.StrankaListFormatedWithAdress>
    <izvorni_sadrzaj>
      <item>TORNADO COMMERCE d.o.o. za trgovinu i usluge, Zadarska ulica 1, 23205 Bibinje</item>
    </izvorni_sadrzaj>
    <derivirana_varijabla naziv="DomainObject.Predmet.StrankaListFormatedWithAdress_1">
      <item>TORNADO COMMERCE d.o.o. za trgovinu i usluge, Zadarska ulica 1, 23205 Bibinje</item>
    </derivirana_varijabla>
  </DomainObject.Predmet.StrankaListFormatedWithAdress>
  <DomainObject.Predmet.StrankaListFormatedWithAdressOIB>
    <izvorni_sadrzaj>
      <item>TORNADO COMMERCE d.o.o. za trgovinu i usluge, OIB 48432428535, Zadarska ulica 1, 23205 Bibinje</item>
    </izvorni_sadrzaj>
    <derivirana_varijabla naziv="DomainObject.Predmet.StrankaListFormatedWithAdressOIB_1">
      <item>TORNADO COMMERCE d.o.o. za trgovinu i usluge, OIB 48432428535, Zadarska ulica 1, 23205 Bibinje</item>
    </derivirana_varijabla>
  </DomainObject.Predmet.StrankaListFormatedWithAdressOIB>
  <DomainObject.Predmet.StrankaListNazivFormated>
    <izvorni_sadrzaj>
      <item>TORNADO COMMERCE d.o.o. za trgovinu i usluge</item>
    </izvorni_sadrzaj>
    <derivirana_varijabla naziv="DomainObject.Predmet.StrankaListNazivFormated_1">
      <item>TORNADO COMMERCE d.o.o. za trgovinu i usluge</item>
    </derivirana_varijabla>
  </DomainObject.Predmet.StrankaListNazivFormated>
  <DomainObject.Predmet.StrankaListNazivFormatedOIB>
    <izvorni_sadrzaj>
      <item>TORNADO COMMERCE d.o.o. za trgovinu i usluge, OIB 48432428535</item>
    </izvorni_sadrzaj>
    <derivirana_varijabla naziv="DomainObject.Predmet.StrankaListNazivFormatedOIB_1">
      <item>TORNADO COMMERCE d.o.o. za trgovinu i usluge, OIB 48432428535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ANTE GLUIĆ &amp; ŠIME NINČEVIĆ društvo s ograničenom odgovornošću</item>
    </izvorni_sadrzaj>
    <derivirana_varijabla naziv="DomainObject.Predmet.OstaliListFormated_1">
      <item>ODVJETNIČKO DRUŠTVO ANTE GLUIĆ &amp; ŠIME NINČEVIĆ društvo s ograničenom odgovornošću</item>
    </derivirana_varijabla>
  </DomainObject.Predmet.OstaliListFormated>
  <DomainObject.Predmet.OstaliListFormatedOIB>
    <izvorni_sadrzaj>
      <item>ODVJETNIČKO DRUŠTVO ANTE GLUIĆ &amp; ŠIME NINČEVIĆ društvo s ograničenom odgovornošću, OIB 75663620109</item>
    </izvorni_sadrzaj>
    <derivirana_varijabla naziv="DomainObject.Predmet.OstaliListFormatedOIB_1">
      <item>ODVJETNIČKO DRUŠTVO ANTE GLUIĆ &amp; ŠIME NINČEVIĆ društvo s ograničenom odgovornošću, OIB 75663620109</item>
    </derivirana_varijabla>
  </DomainObject.Predmet.OstaliListFormatedOIB>
  <DomainObject.Predmet.OstaliListFormatedWithAdress>
    <izvorni_sadrzaj>
      <item>ODVJETNIČKO DRUŠTVO ANTE GLUIĆ &amp; ŠIME NINČEVIĆ društvo s ograničenom odgovornošću, Špire Brusine 16, 23000 Zadar</item>
    </izvorni_sadrzaj>
    <derivirana_varijabla naziv="DomainObject.Predmet.OstaliListFormatedWithAdress_1">
      <item>ODVJETNIČKO DRUŠTVO ANTE GLUIĆ &amp; ŠIME NINČEVIĆ društvo s ograničenom odgovornošću, Špire Brusine 16, 23000 Zadar</item>
    </derivirana_varijabla>
  </DomainObject.Predmet.OstaliListFormatedWithAdress>
  <DomainObject.Predmet.OstaliListFormatedWithAdressOIB>
    <izvorni_sadrzaj>
      <item>ODVJETNIČKO DRUŠTVO ANTE GLUIĆ &amp; ŠIME NINČEVIĆ društvo s ograničenom odgovornošću, OIB 75663620109, Špire Brusine 16, 23000 Zadar</item>
    </izvorni_sadrzaj>
    <derivirana_varijabla naziv="DomainObject.Predmet.OstaliListFormatedWithAdressOIB_1">
      <item>ODVJETNIČKO DRUŠTVO ANTE GLUIĆ &amp; ŠIME NINČEVIĆ društvo s ograničenom odgovornošću, OIB 75663620109, Špire Brusine 16, 23000 Zadar</item>
    </derivirana_varijabla>
  </DomainObject.Predmet.OstaliListFormatedWithAdressOIB>
  <DomainObject.Predmet.OstaliListNazivFormated>
    <izvorni_sadrzaj>
      <item>ODVJETNIČKO DRUŠTVO ANTE GLUIĆ &amp; ŠIME NINČEVIĆ društvo s ograničenom odgovornošću</item>
    </izvorni_sadrzaj>
    <derivirana_varijabla naziv="DomainObject.Predmet.OstaliListNazivFormated_1">
      <item>ODVJETNIČKO DRUŠTVO ANTE GLUIĆ &amp; ŠIME NINČEVIĆ društvo s ograničenom odgovornošću</item>
    </derivirana_varijabla>
  </DomainObject.Predmet.OstaliListNazivFormated>
  <DomainObject.Predmet.OstaliListNazivFormatedOIB>
    <izvorni_sadrzaj>
      <item>ODVJETNIČKO DRUŠTVO ANTE GLUIĆ &amp; ŠIME NINČEVIĆ društvo s ograničenom odgovornošću, OIB 75663620109</item>
    </izvorni_sadrzaj>
    <derivirana_varijabla naziv="DomainObject.Predmet.OstaliListNazivFormatedOIB_1">
      <item>ODVJETNIČKO DRUŠTVO ANTE GLUIĆ &amp; ŠIME NINČEVIĆ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TORNADO COMMERCE d.o.o. za trgovinu i usluge</izvorni_sadrzaj>
    <derivirana_varijabla naziv="DomainObject.Predmet.StrankaIDrugi_1">TORNADO COMMERCE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TORNADO COMMERCE d.o.o. za trgovinu i usluge, OIB 48432428535, Zadarska ulica 1, 23205 Bibinje</izvorni_sadrzaj>
    <derivirana_varijabla naziv="DomainObject.Predmet.StrankaIDrugiAdressOIB_1">TORNADO COMMERCE d.o.o. za trgovinu i usluge, OIB 48432428535, Zadarska ulica 1, 23205 Bibinje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COMMERCE d.o.o. za trgovinu i usluge</item>
      <item>ODVJETNIČKO DRUŠTVO ANTE GLUIĆ &amp; ŠIME NINČEVIĆ društvo s ograničenom odgovornošću</item>
    </izvorni_sadrzaj>
    <derivirana_varijabla naziv="DomainObject.Predmet.SudioniciListNaziv_1">
      <item>TORNADO COMMERCE d.o.o. za trgovinu i usluge</item>
      <item>ODVJETNIČKO DRUŠTVO ANTE GLUIĆ &amp; ŠIME NINČEVIĆ društvo s ograničenom odgovornošću</item>
    </derivirana_varijabla>
  </DomainObject.Predmet.SudioniciListNaziv>
  <DomainObject.Predmet.SudioniciListAdressOIB>
    <izvorni_sadrzaj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izvorni_sadrzaj>
    <derivirana_varijabla naziv="DomainObject.Predmet.SudioniciListAdressOIB_1"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48432428535</item>
      <item>, OIB 75663620109</item>
    </izvorni_sadrzaj>
    <derivirana_varijabla naziv="DomainObject.Predmet.SudioniciListNazivOIB_1">
      <item>, OIB 48432428535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B2B7A-258E-4A91-B466-CD4EF93FA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2598</properties:Characters>
  <properties:Lines>78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2017-04-07T12:25:00Z</dcterms:created>
  <dc:creator>Ardena Bajlo</dc:creator>
  <cp:lastModifiedBy>Marijana Žuža</cp:lastModifiedBy>
  <cp:lastPrinted>2017-03-22T14:06:00Z</cp:lastPrinted>
  <dcterms:modified xmlns:xsi="http://www.w3.org/2001/XMLSchema-instance" xsi:type="dcterms:W3CDTF">2017-04-07T13:16:00Z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