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ed8a" w14:paraId="21eed8a" w:rsidRDefault="0019102A" w:rsidP="00B16D89" w:rsidR="0019102A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7D318E" w:rsidR="007D318E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D8260C">
        <w:rPr>
          <w:rFonts w:cs="Times New Roman" w:eastAsia="Times New Roman" w:hAnsi="Times New Roman" w:ascii="Times New Roman"/>
          <w:sz w:val="24"/>
          <w:szCs w:val="24"/>
          <w:lang w:eastAsia="hr-HR"/>
        </w:rPr>
        <w:t>4922/2015</w:t>
      </w:r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D8260C">
        <w:rPr>
          <w:rFonts w:cs="Times New Roman" w:eastAsia="Times New Roman" w:hAnsi="Times New Roman" w:ascii="Times New Roman"/>
          <w:sz w:val="24"/>
          <w:szCs w:val="24"/>
          <w:lang w:eastAsia="hr-HR"/>
        </w:rPr>
        <w:t>4922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 lipnja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r w:rsidR="00D8260C">
        <w:t>JUSUF USLUGE d.o.o., Zagreb. Sortina 43, MBS: 080757659, OIB: 18741416491</w:t>
      </w:r>
      <w:r w:rsidR="00E27F46">
        <w:t xml:space="preserve">, 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D826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159.749,89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0.</w:t>
      </w:r>
      <w:r w:rsidR="005E3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D8260C" w:rsidP="007D318E" w:rsidR="00D8260C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otpravka:</w:t>
      </w:r>
    </w:p>
    <w:p w:rsidRDefault="00D8260C" w:rsidP="007D318E" w:rsidR="00D8260C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B53386" w:rsidP="00D8260C" w:rsidR="00B53386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</w:p>
    <w:p w:rsidRDefault="00B53386" w:rsidP="007D318E" w:rsidR="00B533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DNA: 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9102A"/>
    <w:rsid w:val="001A7BAA"/>
    <w:rsid w:val="00242FB3"/>
    <w:rsid w:val="00382407"/>
    <w:rsid w:val="004F1CC3"/>
    <w:rsid w:val="00557312"/>
    <w:rsid w:val="005E3ABB"/>
    <w:rsid w:val="00781034"/>
    <w:rsid w:val="007D318E"/>
    <w:rsid w:val="008C3A8A"/>
    <w:rsid w:val="009A6EB6"/>
    <w:rsid w:val="00A0525A"/>
    <w:rsid w:val="00AD285D"/>
    <w:rsid w:val="00B53386"/>
    <w:rsid w:val="00BE3D2D"/>
    <w:rsid w:val="00D346D0"/>
    <w:rsid w:val="00D8260C"/>
    <w:rsid w:val="00E0453B"/>
    <w:rsid w:val="00E27F46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4922</izvorni_sadrzaj>
    <derivirana_varijabla naziv="DomainObject.Predmet.Broj_1">4922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St-4922/2015</izvorni_sadrzaj>
    <derivirana_varijabla naziv="DomainObject.Predmet.OznakaBroj_1">St-4922/2015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JUSUF USLUGE d.o.o.</izvorni_sadrzaj>
    <derivirana_varijabla naziv="DomainObject.Predmet.ProtustrankaFormated_1">  JUSUF USLUGE d.o.o.</derivirana_varijabla>
  </DomainObject.Predmet.ProtustrankaFormated>
  <DomainObject.Predmet.ProtustrankaFormatedOIB>
    <izvorni_sadrzaj>  JUSUF USLUGE d.o.o., OIB 18741416491</izvorni_sadrzaj>
    <derivirana_varijabla naziv="DomainObject.Predmet.ProtustrankaFormatedOIB_1">  JUSUF USLUGE d.o.o., OIB 18741416491</derivirana_varijabla>
  </DomainObject.Predmet.ProtustrankaFormatedOIB>
  <DomainObject.Predmet.ProtustrankaFormatedWithAdress>
    <izvorni_sadrzaj> JUSUF USLUGE d.o.o., Sortina 43, 10000 Zagreb</izvorni_sadrzaj>
    <derivirana_varijabla naziv="DomainObject.Predmet.ProtustrankaFormatedWithAdress_1"> JUSUF USLUGE d.o.o., Sortina 43, 10000 Zagreb</derivirana_varijabla>
  </DomainObject.Predmet.ProtustrankaFormatedWithAdress>
  <DomainObject.Predmet.ProtustrankaFormatedWithAdressOIB>
    <izvorni_sadrzaj> JUSUF USLUGE d.o.o., OIB 18741416491, Sortina 43, 10000 Zagreb</izvorni_sadrzaj>
    <derivirana_varijabla naziv="DomainObject.Predmet.ProtustrankaFormatedWithAdressOIB_1"> JUSUF USLUGE d.o.o., OIB 18741416491, Sortina 43, 10000 Zagreb</derivirana_varijabla>
  </DomainObject.Predmet.ProtustrankaFormatedWithAdressOIB>
  <DomainObject.Predmet.ProtustrankaWithAdress>
    <izvorni_sadrzaj>JUSUF USLUGE d.o.o. Sortina 43, 10000 Zagreb</izvorni_sadrzaj>
    <derivirana_varijabla naziv="DomainObject.Predmet.ProtustrankaWithAdress_1">JUSUF USLUGE d.o.o. Sortina 43, 10000 Zagreb</derivirana_varijabla>
  </DomainObject.Predmet.ProtustrankaWithAdress>
  <DomainObject.Predmet.ProtustrankaWithAdressOIB>
    <izvorni_sadrzaj>JUSUF USLUGE d.o.o., OIB 18741416491, Sortina 43, 10000 Zagreb</izvorni_sadrzaj>
    <derivirana_varijabla naziv="DomainObject.Predmet.ProtustrankaWithAdressOIB_1">JUSUF USLUGE d.o.o., OIB 18741416491, Sortina 43, 10000 Zagreb</derivirana_varijabla>
  </DomainObject.Predmet.ProtustrankaWithAdressOIB>
  <DomainObject.Predmet.ProtustrankaNazivFormated>
    <izvorni_sadrzaj>JUSUF USLUGE d.o.o.</izvorni_sadrzaj>
    <derivirana_varijabla naziv="DomainObject.Predmet.ProtustrankaNazivFormated_1">JUSUF USLUGE d.o.o.</derivirana_varijabla>
  </DomainObject.Predmet.ProtustrankaNazivFormated>
  <DomainObject.Predmet.ProtustrankaNazivFormatedOIB>
    <izvorni_sadrzaj>JUSUF USLUGE d.o.o., OIB 18741416491</izvorni_sadrzaj>
    <derivirana_varijabla naziv="DomainObject.Predmet.ProtustrankaNazivFormatedOIB_1">JUSUF USLUGE d.o.o., OIB 18741416491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JUSUF USLUGE d.o.o.</item>
    </izvorni_sadrzaj>
    <derivirana_varijabla naziv="DomainObject.Predmet.ProtuStrankaListFormated_1">
      <item>JUSUF USLUGE d.o.o.</item>
    </derivirana_varijabla>
  </DomainObject.Predmet.ProtuStrankaListFormated>
  <DomainObject.Predmet.ProtuStrankaListFormatedOIB>
    <izvorni_sadrzaj>
      <item>JUSUF USLUGE d.o.o., OIB 18741416491</item>
    </izvorni_sadrzaj>
    <derivirana_varijabla naziv="DomainObject.Predmet.ProtuStrankaListFormatedOIB_1">
      <item>JUSUF USLUGE d.o.o., OIB 18741416491</item>
    </derivirana_varijabla>
  </DomainObject.Predmet.ProtuStrankaListFormatedOIB>
  <DomainObject.Predmet.ProtuStrankaListFormatedWithAdress>
    <izvorni_sadrzaj>
      <item>JUSUF USLUGE d.o.o., Sortina 43, 10000 Zagreb</item>
    </izvorni_sadrzaj>
    <derivirana_varijabla naziv="DomainObject.Predmet.ProtuStrankaListFormatedWithAdress_1">
      <item>JUSUF USLUGE d.o.o., Sortina 43, 10000 Zagreb</item>
    </derivirana_varijabla>
  </DomainObject.Predmet.ProtuStrankaListFormatedWithAdress>
  <DomainObject.Predmet.ProtuStrankaListFormatedWithAdressOIB>
    <izvorni_sadrzaj>
      <item>JUSUF USLUGE d.o.o., OIB 18741416491, Sortina 43, 10000 Zagreb</item>
    </izvorni_sadrzaj>
    <derivirana_varijabla naziv="DomainObject.Predmet.ProtuStrankaListFormatedWithAdressOIB_1">
      <item>JUSUF USLUGE d.o.o., OIB 18741416491, Sortina 43, 10000 Zagreb</item>
    </derivirana_varijabla>
  </DomainObject.Predmet.ProtuStrankaListFormatedWithAdressOIB>
  <DomainObject.Predmet.ProtuStrankaListNazivFormated>
    <izvorni_sadrzaj>
      <item>JUSUF USLUGE d.o.o.</item>
    </izvorni_sadrzaj>
    <derivirana_varijabla naziv="DomainObject.Predmet.ProtuStrankaListNazivFormated_1">
      <item>JUSUF USLUGE d.o.o.</item>
    </derivirana_varijabla>
  </DomainObject.Predmet.ProtuStrankaListNazivFormated>
  <DomainObject.Predmet.ProtuStrankaListNazivFormatedOIB>
    <izvorni_sadrzaj>
      <item>JUSUF USLUGE d.o.o., OIB 18741416491</item>
    </izvorni_sadrzaj>
    <derivirana_varijabla naziv="DomainObject.Predmet.ProtuStrankaListNazivFormatedOIB_1">
      <item>JUSUF USLUGE d.o.o., OIB 18741416491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JUSUF USLUGE d.o.o.</izvorni_sadrzaj>
    <derivirana_varijabla naziv="DomainObject.Predmet.ProtustrankaIDrugi_1">JUSUF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JUSUF USLUGE d.o.o., OIB 18741416491, Sortina 43, 10000 Zagreb</izvorni_sadrzaj>
    <derivirana_varijabla naziv="DomainObject.Predmet.ProtustrankaIDrugiAdressOIB_1">JUSUF USLUGE d.o.o., OIB 18741416491, Sortina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JUSUF USLUGE d.o.o.</item>
      <item>FINA Regionalni centar Zagreb</item>
    </izvorni_sadrzaj>
    <derivirana_varijabla naziv="DomainObject.Predmet.SudioniciListNaziv_1">
      <item>JUSUF USLUGE d.o.o.</item>
      <item>FINA Regionalni centar Zagreb</item>
    </derivirana_varijabla>
  </DomainObject.Predmet.SudioniciListNaziv>
  <DomainObject.Predmet.SudioniciListAdressOIB>
    <izvorni_sadrzaj>
      <item>JUSUF USLUGE d.o.o., OIB 18741416491, Sortina 43,10000 Zagreb</item>
      <item>FINA Regionalni centar Zagreb, OIB 85821130368, Trg svibanjskih žrtava 1995. br.1,10000 Zagreb</item>
    </izvorni_sadrzaj>
    <derivirana_varijabla naziv="DomainObject.Predmet.SudioniciListAdressOIB_1">
      <item>JUSUF USLUGE d.o.o., OIB 18741416491, Sortina 43,10000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18741416491</item>
      <item>, OIB 85821130368</item>
    </izvorni_sadrzaj>
    <derivirana_varijabla naziv="DomainObject.Predmet.SudioniciListNazivOIB_1">
      <item>, OIB 18741416491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1393</properties:Characters>
  <properties:Lines>48</properties:Lines>
  <properties:Paragraphs>19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2016-06-10T07:32:00Z</dcterms:created>
  <dc:creator>Mario Žišković</dc:creator>
  <cp:lastModifiedBy>Željka Kordić</cp:lastModifiedBy>
  <cp:lastPrinted>2016-06-10T08:22:00Z</cp:lastPrinted>
  <dcterms:modified xmlns:xsi="http://www.w3.org/2001/XMLSchema-instance" xsi:type="dcterms:W3CDTF">2016-06-10T08:24:00Z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