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6808" w14:paraId="c286808" w:rsidRDefault="00306BA1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306BA1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306BA1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0D579E">
        <w:rPr>
          <w:sz w:val="24"/>
          <w:szCs w:val="24"/>
          <w:lang w:val="pt-BR"/>
        </w:rPr>
        <w:t>-164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7D633B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D633B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731C0D">
        <w:rPr>
          <w:sz w:val="24"/>
          <w:szCs w:val="24"/>
        </w:rPr>
        <w:t>Denisa Viteza iz Zadra, Krešimirova obala 48, OIB: 78200846951, broj: HR7124840083215742780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E6270D">
        <w:rPr>
          <w:sz w:val="24"/>
          <w:szCs w:val="24"/>
        </w:rPr>
        <w:t>Denis Vitez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E6270D" w:rsidRPr="00E6270D">
        <w:rPr>
          <w:sz w:val="24"/>
          <w:szCs w:val="24"/>
        </w:rPr>
        <w:t>Denis Vitez</w:t>
      </w:r>
      <w:r w:rsidR="009E33A3" w:rsidRPr="000625B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4547C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DB1910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DB1910" w:rsidP="00400817" w:rsidR="00DB1910" w:rsidRPr="00400817">
      <w:pPr>
        <w:jc w:val="right"/>
        <w:rPr>
          <w:sz w:val="24"/>
        </w:rPr>
      </w:pPr>
      <w:r>
        <w:rPr>
          <w:sz w:val="24"/>
          <w:szCs w:val="24"/>
        </w:rPr>
        <w:br/>
      </w: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DB1910" w:rsidP="00400817" w:rsidR="00DB191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DB1910" w:rsidR="009E33A3">
      <w:pPr>
        <w:pStyle w:val="Odlomakpopisa"/>
        <w:jc w:val="both"/>
        <w:rPr>
          <w:sz w:val="24"/>
          <w:szCs w:val="24"/>
        </w:rPr>
      </w:pPr>
    </w:p>
    <w:p w:rsidRDefault="00DB1910" w:rsidP="00DB1910" w:rsidR="00DB1910" w:rsidRPr="009E33A3">
      <w:pPr>
        <w:pStyle w:val="Odlomakpopisa"/>
        <w:jc w:val="both"/>
        <w:rPr>
          <w:sz w:val="24"/>
          <w:szCs w:val="24"/>
        </w:rPr>
      </w:pPr>
    </w:p>
    <w:sectPr w:rsidR="00DB1910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37BD7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0D579E"/>
    <w:rsid w:val="0011660C"/>
    <w:rsid w:val="002248AC"/>
    <w:rsid w:val="002A3429"/>
    <w:rsid w:val="002D62D4"/>
    <w:rsid w:val="00306BA1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31C0D"/>
    <w:rsid w:val="007B1CD9"/>
    <w:rsid w:val="007B2F69"/>
    <w:rsid w:val="007C08F1"/>
    <w:rsid w:val="007C516D"/>
    <w:rsid w:val="007D633B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27A74"/>
    <w:rsid w:val="00B4513B"/>
    <w:rsid w:val="00B75C25"/>
    <w:rsid w:val="00B7625C"/>
    <w:rsid w:val="00B839F9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B1910"/>
    <w:rsid w:val="00DC120E"/>
    <w:rsid w:val="00DD10CC"/>
    <w:rsid w:val="00DE777C"/>
    <w:rsid w:val="00E17173"/>
    <w:rsid w:val="00E21DD2"/>
    <w:rsid w:val="00E353CD"/>
    <w:rsid w:val="00E5553E"/>
    <w:rsid w:val="00E57CA7"/>
    <w:rsid w:val="00E6270D"/>
    <w:rsid w:val="00E64464"/>
    <w:rsid w:val="00E67A2D"/>
    <w:rsid w:val="00E81382"/>
    <w:rsid w:val="00E90806"/>
    <w:rsid w:val="00EA5D16"/>
    <w:rsid w:val="00EC6FA3"/>
    <w:rsid w:val="00ED4CEA"/>
    <w:rsid w:val="00F02397"/>
    <w:rsid w:val="00F4547C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9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91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9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9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9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91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9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9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St-5156/2015-162</izvorni_sadrzaj>
    <derivirana_varijabla naziv="DomainObject.PredzadnjaOdlukaIzPredmeta.Oznaka_1">St-5156/2015-162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957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2019-07-16T13:55:00Z</dcterms:created>
  <dc:creator>nmarkovic</dc:creator>
  <cp:lastModifiedBy>Dijana Hadžić</cp:lastModifiedBy>
  <cp:lastPrinted>2019-07-17T09:50:00Z</cp:lastPrinted>
  <dcterms:modified xmlns:xsi="http://www.w3.org/2001/XMLSchema-instance" xsi:type="dcterms:W3CDTF">2019-07-17T09:50:00Z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(89. zaključak - vraćanje jamčevine Vitez.docx)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