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723e" w14:paraId="e6f723e" w:rsidRDefault="00AE7B69" w:rsidP="00910611" w:rsidR="00AE7B6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7B69" w:rsidP="00910611" w:rsidR="00AE7B69">
      <w:r>
        <w:rPr>
          <w:rFonts w:eastAsia="MS Mincho"/>
        </w:rPr>
        <w:t>REPUBLIKA HRVATSKA</w:t>
      </w:r>
    </w:p>
    <w:p w:rsidRDefault="00AE7B69" w:rsidP="00910611" w:rsidR="00AE7B69">
      <w:r>
        <w:rPr>
          <w:rFonts w:eastAsia="MS Mincho"/>
        </w:rPr>
        <w:t>TRGOVAČKI SUD U RIJECI</w:t>
      </w:r>
    </w:p>
    <w:p w:rsidRDefault="00AE7B69" w:rsidR="00AE7B6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DD7C71">
      <w:pPr>
        <w:jc w:val="center"/>
      </w:pPr>
    </w:p>
    <w:p w:rsidRDefault="00A56D3B" w:rsidP="004F57EB" w:rsidR="00A56D3B" w:rsidRPr="00DD7C71">
      <w:pPr>
        <w:jc w:val="center"/>
      </w:pPr>
    </w:p>
    <w:p w:rsidRDefault="00801D70" w:rsidP="004F57EB" w:rsidR="00801D70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CE2D29" w:rsidP="00CE2D29" w:rsidR="00CE2D29" w:rsidRPr="00DD7C71">
      <w:pPr>
        <w:jc w:val="both"/>
      </w:pPr>
      <w:r w:rsidRPr="00DD7C71">
        <w:tab/>
      </w:r>
      <w:r w:rsidRPr="00DD7C7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B39A6">
        <w:t>JM - REVIZIJA društvo s ograničenom odgovornošću za revizijske i računovodstvene usluge Gerovo (Grad Čabar), Podplanica 11, OIB: 12536880708, MBS: 040022338</w:t>
      </w:r>
      <w:r w:rsidRPr="00DD7C71">
        <w:t xml:space="preserve">, dana </w:t>
      </w:r>
      <w:r w:rsidR="004B39A6">
        <w:t>1. prosinca</w:t>
      </w:r>
      <w:r w:rsidRPr="00DD7C71">
        <w:t xml:space="preserve"> 2017.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>j</w:t>
      </w:r>
      <w:r w:rsidR="002C6743">
        <w:t xml:space="preserve"> </w:t>
      </w:r>
      <w:r w:rsidRPr="00DD7C71">
        <w:t>e</w:t>
      </w:r>
      <w:r w:rsidR="002C6743">
        <w:t xml:space="preserve"> </w:t>
      </w:r>
      <w:r w:rsidRPr="00DD7C71">
        <w:t>š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 xml:space="preserve">o </w:t>
      </w:r>
      <w:r w:rsidR="002C6743">
        <w:t xml:space="preserve">  </w:t>
      </w:r>
      <w:r w:rsidRPr="00DD7C71">
        <w:t>j</w:t>
      </w:r>
      <w:r w:rsidR="002C6743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4B39A6">
        <w:t>JM - REVIZIJA društvo s ograničenom odgovornošću za revizijske i računovodstvene usluge Gerovo (Grad Čabar), Podplanica 11, OIB: 12536880708, MBS: 040022338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4B39A6">
        <w:t>1. prosinca</w:t>
      </w:r>
      <w:r w:rsidR="002F3701" w:rsidRPr="00DD7C71">
        <w:t xml:space="preserve"> 2017</w:t>
      </w:r>
      <w:r w:rsidR="000C76C4">
        <w:t xml:space="preserve">. u </w:t>
      </w:r>
      <w:r w:rsidR="004B39A6">
        <w:t>11</w:t>
      </w:r>
      <w:r w:rsidRPr="00DD7C71">
        <w:t>,</w:t>
      </w:r>
      <w:r w:rsidR="00156092" w:rsidRPr="00DD7C71">
        <w:t>0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0C76C4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1545B2">
        <w:t>Lilijana Augustin, OIB: 12365783008, Šmogorska 43, Matulji</w:t>
      </w:r>
      <w:r w:rsidR="000C76C4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4B39A6">
        <w:t>JM - REVIZIJA društvo s ograničenom odgovornošću za revizijske i računovodstvene usluge Gerovo (Grad Čabar), Podplanica 11, OIB: 12536880708, MBS: 040022338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</w: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4B39A6">
        <w:t>15. ožujka</w:t>
      </w:r>
      <w:r w:rsidR="002F3701" w:rsidRPr="00DD7C71">
        <w:t xml:space="preserve"> 201</w:t>
      </w:r>
      <w:r w:rsidR="008C4BA1">
        <w:t>7</w:t>
      </w:r>
      <w:r w:rsidR="00F057D3" w:rsidRPr="00DD7C71">
        <w:t>. godine podnio</w:t>
      </w:r>
      <w:r w:rsidRPr="00DD7C71">
        <w:t xml:space="preserve"> sudu prijedlog za otvaranje stečajnog postupka nad dužnikom</w:t>
      </w:r>
      <w:r w:rsidR="00BF38CF" w:rsidRPr="00DD7C71">
        <w:t xml:space="preserve"> </w:t>
      </w:r>
      <w:r w:rsidR="004B39A6">
        <w:t>JM - REVIZIJA društvo s ograničenom odgovornošću za revizijske i računovodstvene usluge Gerovo (Grad Čabar), Podplanica 11, OIB: 12536880708, MBS: 040022338</w:t>
      </w:r>
      <w:r w:rsidRPr="00DD7C71">
        <w:t xml:space="preserve">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Pr="00DD7C71">
        <w:rPr>
          <w:bCs/>
        </w:rPr>
        <w:tab/>
      </w:r>
      <w:r w:rsidR="00180CE9" w:rsidRPr="00DD7C71">
        <w:rPr>
          <w:bCs/>
        </w:rPr>
        <w:t>Rješenjem ovog suda posl. br. St-</w:t>
      </w:r>
      <w:r w:rsidR="004B39A6">
        <w:rPr>
          <w:bCs/>
        </w:rPr>
        <w:t>694</w:t>
      </w:r>
      <w:r w:rsidR="008C4BA1">
        <w:rPr>
          <w:bCs/>
        </w:rPr>
        <w:t>/201</w:t>
      </w:r>
      <w:r w:rsidR="000C76C4">
        <w:rPr>
          <w:bCs/>
        </w:rPr>
        <w:t>6</w:t>
      </w:r>
      <w:r w:rsidR="00B1345B">
        <w:rPr>
          <w:bCs/>
        </w:rPr>
        <w:t>-3</w:t>
      </w:r>
      <w:r w:rsidR="00B04834" w:rsidRPr="00DD7C71">
        <w:rPr>
          <w:bCs/>
        </w:rPr>
        <w:t xml:space="preserve"> od </w:t>
      </w:r>
      <w:r w:rsidR="004B39A6">
        <w:rPr>
          <w:bCs/>
        </w:rPr>
        <w:t>21. listopada</w:t>
      </w:r>
      <w:r w:rsidR="00156092" w:rsidRPr="00DD7C71">
        <w:rPr>
          <w:bCs/>
        </w:rPr>
        <w:t xml:space="preserve"> 201</w:t>
      </w:r>
      <w:r w:rsidR="000C76C4">
        <w:rPr>
          <w:bCs/>
        </w:rPr>
        <w:t>6</w:t>
      </w:r>
      <w:r w:rsidR="00180CE9" w:rsidRPr="00DD7C71">
        <w:rPr>
          <w:bCs/>
        </w:rPr>
        <w:t xml:space="preserve">. godine pokrenut je prethodni postupak radi utvrđivanja uvjeta za otvaranje stečajnog postupka nad dužnikom </w:t>
      </w:r>
      <w:r w:rsidR="004B39A6">
        <w:t xml:space="preserve">JM - REVIZIJA društvo s ograničenom odgovornošću za revizijske i </w:t>
      </w:r>
      <w:r w:rsidR="004B39A6">
        <w:lastRenderedPageBreak/>
        <w:t>računovodstvene usluge Gerovo (Grad Čabar), Podplanica 11, OIB: 12536880708, MBS: 040022338.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4B39A6">
        <w:t>3. veljače</w:t>
      </w:r>
      <w:r w:rsidR="003E7634" w:rsidRPr="00DD7C71">
        <w:t xml:space="preserve"> 201</w:t>
      </w:r>
      <w:r w:rsidR="004B39A6">
        <w:t>7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Sud je rješenjem </w:t>
      </w:r>
      <w:r w:rsidR="00A267C6">
        <w:rPr>
          <w:bCs/>
        </w:rPr>
        <w:t xml:space="preserve">na zapisniku </w:t>
      </w:r>
      <w:r w:rsidR="00F47AD3">
        <w:rPr>
          <w:bCs/>
        </w:rPr>
        <w:t>posl. br. 14 St-</w:t>
      </w:r>
      <w:r w:rsidR="004B39A6">
        <w:rPr>
          <w:bCs/>
        </w:rPr>
        <w:t>694</w:t>
      </w:r>
      <w:r w:rsidR="000C76C4">
        <w:rPr>
          <w:bCs/>
        </w:rPr>
        <w:t>/2016</w:t>
      </w:r>
      <w:r w:rsidRPr="00DD7C71">
        <w:rPr>
          <w:bCs/>
        </w:rPr>
        <w:t xml:space="preserve"> od </w:t>
      </w:r>
      <w:r w:rsidR="004B39A6">
        <w:rPr>
          <w:bCs/>
        </w:rPr>
        <w:t>27. travnja</w:t>
      </w:r>
      <w:r w:rsidR="00567B4C" w:rsidRPr="00DD7C71">
        <w:rPr>
          <w:bCs/>
        </w:rPr>
        <w:t xml:space="preserve"> 2017</w:t>
      </w:r>
      <w:r w:rsidRPr="00DD7C71">
        <w:rPr>
          <w:bCs/>
        </w:rPr>
        <w:t xml:space="preserve">. godine,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4B39A6">
        <w:rPr>
          <w:bCs/>
        </w:rPr>
        <w:t>35</w:t>
      </w:r>
      <w:r w:rsidR="00B1345B">
        <w:rPr>
          <w:bCs/>
        </w:rPr>
        <w:t>.000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</w:t>
      </w:r>
      <w:r w:rsidR="004B39A6">
        <w:rPr>
          <w:bCs/>
        </w:rPr>
        <w:t xml:space="preserve"> uz imenovanje stečajnog upravitelja metodom slučajnog odabira</w:t>
      </w:r>
      <w:r w:rsidR="00360BE2" w:rsidRPr="00DD7C71">
        <w:rPr>
          <w:bCs/>
        </w:rPr>
        <w:t>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4B39A6">
        <w:rPr>
          <w:bCs/>
        </w:rPr>
        <w:t>1. prosinca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  <w:r w:rsidR="009F41CE" w:rsidRPr="00DD7C71">
        <w:rPr>
          <w:bCs/>
        </w:rPr>
        <w:t xml:space="preserve"> 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p w:rsidRDefault="00B1345B" w:rsidP="00E50221" w:rsidR="00B1345B"/>
    <w:p w:rsidRDefault="00B1345B" w:rsidP="00E50221" w:rsidR="00B1345B"/>
    <w:sectPr w:rsidSect="00E21176" w:rsidR="00B1345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C6A" w:rsidR="00144C6A">
      <w:r>
        <w:separator/>
      </w:r>
    </w:p>
  </w:endnote>
  <w:endnote w:id="0" w:type="continuationSeparator">
    <w:p w:rsidRDefault="00144C6A" w:rsidR="00144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B6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C6A" w:rsidR="00144C6A">
      <w:r>
        <w:separator/>
      </w:r>
    </w:p>
  </w:footnote>
  <w:footnote w:id="0" w:type="continuationSeparator">
    <w:p w:rsidRDefault="00144C6A" w:rsidR="00144C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B39A6">
      <w:t>694</w:t>
    </w:r>
    <w:r w:rsidR="002F7B7A">
      <w:t>/2016-</w:t>
    </w:r>
    <w:r w:rsidR="004B39A6">
      <w:t>10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C76C4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C6A"/>
    <w:rsid w:val="00144DAC"/>
    <w:rsid w:val="001473BB"/>
    <w:rsid w:val="00153660"/>
    <w:rsid w:val="001545B2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B7A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2A1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4933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39A6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35A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62BB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5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4BA1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E7B69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AB0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7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7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JM - REVIZIJA d.o.o.</izvorni_sadrzaj>
    <derivirana_varijabla naziv="DomainObject.Predmet.ProtustrankaFormated_1">  JM - REVIZIJA d.o.o.</derivirana_varijabla>
  </DomainObject.Predmet.ProtustrankaFormated>
  <DomainObject.Predmet.ProtustrankaFormatedOIB>
    <izvorni_sadrzaj>  JM - REVIZIJA d.o.o., OIB 12536880708</izvorni_sadrzaj>
    <derivirana_varijabla naziv="DomainObject.Predmet.ProtustrankaFormatedOIB_1">  JM - REVIZIJA d.o.o., OIB 12536880708</derivirana_varijabla>
  </DomainObject.Predmet.ProtustrankaFormatedOIB>
  <DomainObject.Predmet.ProtustrankaFormatedWithAdress>
    <izvorni_sadrzaj> JM - REVIZIJA d.o.o., Podplanica 11, 51304 Gerovo</izvorni_sadrzaj>
    <derivirana_varijabla naziv="DomainObject.Predmet.ProtustrankaFormatedWithAdress_1"> JM - REVIZIJA d.o.o., Podplanica 11, 51304 Gerovo</derivirana_varijabla>
  </DomainObject.Predmet.ProtustrankaFormatedWithAdress>
  <DomainObject.Predmet.ProtustrankaFormatedWithAdressOIB>
    <izvorni_sadrzaj> JM - REVIZIJA d.o.o., OIB 12536880708, Podplanica 11, 51304 Gerovo</izvorni_sadrzaj>
    <derivirana_varijabla naziv="DomainObject.Predmet.ProtustrankaFormatedWithAdressOIB_1"> JM - REVIZIJA d.o.o., OIB 12536880708, Podplanica 11, 51304 Gerovo</derivirana_varijabla>
  </DomainObject.Predmet.ProtustrankaFormatedWithAdressOIB>
  <DomainObject.Predmet.ProtustrankaWithAdress>
    <izvorni_sadrzaj>JM - REVIZIJA d.o.o. Podplanica 11, 51304 Gerovo</izvorni_sadrzaj>
    <derivirana_varijabla naziv="DomainObject.Predmet.ProtustrankaWithAdress_1">JM - REVIZIJA d.o.o. Podplanica 11, 51304 Gerovo</derivirana_varijabla>
  </DomainObject.Predmet.ProtustrankaWithAdress>
  <DomainObject.Predmet.ProtustrankaWithAdressOIB>
    <izvorni_sadrzaj>JM - REVIZIJA d.o.o., OIB 12536880708, Podplanica 11, 51304 Gerovo</izvorni_sadrzaj>
    <derivirana_varijabla naziv="DomainObject.Predmet.ProtustrankaWithAdressOIB_1">JM - REVIZIJA d.o.o., OIB 12536880708, Podplanica 11, 51304 Gerovo</derivirana_varijabla>
  </DomainObject.Predmet.ProtustrankaWithAdressOIB>
  <DomainObject.Predmet.ProtustrankaNazivFormated>
    <izvorni_sadrzaj>JM - REVIZIJA d.o.o.</izvorni_sadrzaj>
    <derivirana_varijabla naziv="DomainObject.Predmet.ProtustrankaNazivFormated_1">JM - REVIZIJA d.o.o.</derivirana_varijabla>
  </DomainObject.Predmet.ProtustrankaNazivFormated>
  <DomainObject.Predmet.ProtustrankaNazivFormatedOIB>
    <izvorni_sadrzaj>JM - REVIZIJA d.o.o., OIB 12536880708</izvorni_sadrzaj>
    <derivirana_varijabla naziv="DomainObject.Predmet.ProtustrankaNazivFormatedOIB_1">JM - REVIZIJA d.o.o., OIB 12536880708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JM - REVIZIJA d.o.o.</item>
    </izvorni_sadrzaj>
    <derivirana_varijabla naziv="DomainObject.Predmet.ProtuStrankaListFormated_1">
      <item>JM - REVIZIJA d.o.o.</item>
    </derivirana_varijabla>
  </DomainObject.Predmet.ProtuStrankaListFormated>
  <DomainObject.Predmet.ProtuStrankaListFormatedOIB>
    <izvorni_sadrzaj>
      <item>JM - REVIZIJA d.o.o., OIB 12536880708</item>
    </izvorni_sadrzaj>
    <derivirana_varijabla naziv="DomainObject.Predmet.ProtuStrankaListFormatedOIB_1">
      <item>JM - REVIZIJA d.o.o., OIB 12536880708</item>
    </derivirana_varijabla>
  </DomainObject.Predmet.ProtuStrankaListFormatedOIB>
  <DomainObject.Predmet.ProtuStrankaListFormatedWithAdress>
    <izvorni_sadrzaj>
      <item>JM - REVIZIJA d.o.o., Podplanica 11, 51304 Gerovo</item>
    </izvorni_sadrzaj>
    <derivirana_varijabla naziv="DomainObject.Predmet.ProtuStrankaListFormatedWithAdress_1">
      <item>JM - REVIZIJA d.o.o., Podplanica 11, 51304 Gerovo</item>
    </derivirana_varijabla>
  </DomainObject.Predmet.ProtuStrankaListFormatedWithAdress>
  <DomainObject.Predmet.ProtuStrankaListFormatedWithAdressOIB>
    <izvorni_sadrzaj>
      <item>JM - REVIZIJA d.o.o., OIB 12536880708, Podplanica 11, 51304 Gerovo</item>
    </izvorni_sadrzaj>
    <derivirana_varijabla naziv="DomainObject.Predmet.ProtuStrankaListFormatedWithAdressOIB_1">
      <item>JM - REVIZIJA d.o.o., OIB 12536880708, Podplanica 11, 51304 Gerovo</item>
    </derivirana_varijabla>
  </DomainObject.Predmet.ProtuStrankaListFormatedWithAdressOIB>
  <DomainObject.Predmet.ProtuStrankaListNazivFormated>
    <izvorni_sadrzaj>
      <item>JM - REVIZIJA d.o.o.</item>
    </izvorni_sadrzaj>
    <derivirana_varijabla naziv="DomainObject.Predmet.ProtuStrankaListNazivFormated_1">
      <item>JM - REVIZIJA d.o.o.</item>
    </derivirana_varijabla>
  </DomainObject.Predmet.ProtuStrankaListNazivFormated>
  <DomainObject.Predmet.ProtuStrankaListNazivFormatedOIB>
    <izvorni_sadrzaj>
      <item>JM - REVIZIJA d.o.o., OIB 12536880708</item>
    </izvorni_sadrzaj>
    <derivirana_varijabla naziv="DomainObject.Predmet.ProtuStrankaListNazivFormatedOIB_1">
      <item>JM - REVIZIJA d.o.o., OIB 12536880708</item>
    </derivirana_varijabla>
  </DomainObject.Predmet.ProtuStrankaListNazivFormatedOIB>
  <DomainObject.Predmet.OstaliListFormated>
    <izvorni_sadrzaj>
      <item>Hrvatska poštanska banka d.d.</item>
    </izvorni_sadrzaj>
    <derivirana_varijabla naziv="DomainObject.Predmet.OstaliListFormated_1">
      <item>Hrvatska poštanska banka d.d.</item>
    </derivirana_varijabla>
  </DomainObject.Predmet.OstaliListFormated>
  <DomainObject.Predmet.OstaliListFormatedOIB>
    <izvorni_sadrzaj>
      <item>Hrvatska poštanska banka d.d.</item>
    </izvorni_sadrzaj>
    <derivirana_varijabla naziv="DomainObject.Predmet.OstaliListFormatedOIB_1">
      <item>Hrvatska poštanska banka d.d.</item>
    </derivirana_varijabla>
  </DomainObject.Predmet.OstaliListFormatedOIB>
  <DomainObject.Predmet.OstaliListFormatedWithAdress>
    <izvorni_sadrzaj>
      <item>Hrvatska poštanska banka d.d., Jurišićeva 4, 10000 Zagreb</item>
    </izvorni_sadrzaj>
    <derivirana_varijabla naziv="DomainObject.Predmet.OstaliListFormatedWithAdress_1">
      <item>Hrvatska poštanska banka d.d., Jurišićeva 4, 10000 Zagreb</item>
    </derivirana_varijabla>
  </DomainObject.Predmet.OstaliListFormatedWithAdress>
  <DomainObject.Predmet.OstaliListFormatedWithAdressOIB>
    <izvorni_sadrzaj>
      <item>Hrvatska poštanska banka d.d., Jurišićeva 4, 10000 Zagreb</item>
    </izvorni_sadrzaj>
    <derivirana_varijabla naziv="DomainObject.Predmet.OstaliListFormatedWithAdressOIB_1">
      <item>Hrvatska poštanska banka d.d., Jurišićeva 4, 10000 Zagreb</item>
    </derivirana_varijabla>
  </DomainObject.Predmet.OstaliListFormatedWithAdressOIB>
  <DomainObject.Predmet.OstaliListNazivFormated>
    <izvorni_sadrzaj>
      <item>Hrvatska poštanska banka d.d.</item>
    </izvorni_sadrzaj>
    <derivirana_varijabla naziv="DomainObject.Predmet.OstaliListNazivFormated_1">
      <item>Hrvatska poštanska banka d.d.</item>
    </derivirana_varijabla>
  </DomainObject.Predmet.OstaliListNazivFormated>
  <DomainObject.Predmet.OstaliListNazivFormatedOIB>
    <izvorni_sadrzaj>
      <item>Hrvatska poštanska banka d.d.</item>
    </izvorni_sadrzaj>
    <derivirana_varijabla naziv="DomainObject.Predmet.OstaliListNazivFormatedOIB_1"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JM - REVIZIJA d.o.o.</izvorni_sadrzaj>
    <derivirana_varijabla naziv="DomainObject.Predmet.ProtustrankaIDrugi_1">JM - REVIZIJA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JM - REVIZIJA d.o.o., OIB 12536880708, Podplanica 11, 51304 Gerovo</izvorni_sadrzaj>
    <derivirana_varijabla naziv="DomainObject.Predmet.ProtustrankaIDrugiAdressOIB_1">JM - REVIZIJA d.o.o., OIB 12536880708, Podplanica 11,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JM - REVIZIJA d.o.o.</item>
      <item>Hrvatska poštanska banka d.d.</item>
    </izvorni_sadrzaj>
    <derivirana_varijabla naziv="DomainObject.Predmet.SudioniciListNaziv_1">
      <item>FINA Rijeka</item>
      <item>JM - REVIZIJA d.o.o.</item>
      <item>Hrvatska poštanska banka d.d.</item>
    </derivirana_varijabla>
  </DomainObject.Predmet.SudioniciListNaziv>
  <DomainObject.Predmet.SudioniciListAdressOIB>
    <izvorni_sadrzaj>
      <item>FINA Rijeka, OIB 85821130368, Frana Kurelca 8,51000 Rijeka</item>
      <item>JM - REVIZIJA d.o.o., OIB 12536880708, Podplanica 11,51304 Gerovo</item>
      <item>Hrvatska poštanska banka d.d., Jurišićeva 4,10000 Zagreb</item>
    </izvorni_sadrzaj>
    <derivirana_varijabla naziv="DomainObject.Predmet.SudioniciListAdressOIB_1">
      <item>FINA Rijeka, OIB 85821130368, Frana Kurelca 8,51000 Rijeka</item>
      <item>JM - REVIZIJA d.o.o., OIB 12536880708, Podplanica 11,51304 Gerovo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12536880708</item>
      <item>, OIB null</item>
    </izvorni_sadrzaj>
    <derivirana_varijabla naziv="DomainObject.Predmet.SudioniciListNazivOIB_1">
      <item>, OIB 85821130368</item>
      <item>, OIB 12536880708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753</properties:Words>
  <properties:Characters>4123</properties:Characters>
  <properties:Lines>92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2017-12-01T09:47:00Z</dcterms:created>
  <dc:creator>korlevicd</dc:creator>
  <cp:lastModifiedBy>Danijela Fumić</cp:lastModifiedBy>
  <cp:lastPrinted>2017-12-01T09:47:00Z</cp:lastPrinted>
  <dcterms:modified xmlns:xsi="http://www.w3.org/2001/XMLSchema-instance" xsi:type="dcterms:W3CDTF">2017-12-01T09:48:00Z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