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b579a" w14:paraId="e9b579a" w:rsidRDefault="00B1373E" w:rsidR="00551279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4059968" cx="57607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059968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5127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373E"/>
    <w:rsid w:val="00551279"/>
    <w:rsid w:val="005D60B7"/>
    <w:rsid w:val="00B13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1373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373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60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0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0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0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0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1373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373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60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0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0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0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0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2018-09-14T08:16:00Z</dcterms:created>
  <dc:creator>Vesna Dragišić</dc:creator>
  <cp:lastModifiedBy>Vesna Dragišić</cp:lastModifiedBy>
  <dcterms:modified xmlns:xsi="http://www.w3.org/2001/XMLSchema-instance" xsi:type="dcterms:W3CDTF">2018-09-14T08:20:00Z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Završni račun (Dok8.docx)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