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bb6967" w14:paraId="fbb6967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0252A5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0252A5">
              <w:t>431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</w:rPr>
        <w:t>LANA MAJA TRANSPORTI d.o.o., Koprivnica, Ulica braće Wolf 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0252A5" w:rsidRPr="000252A5">
        <w:rPr>
          <w:rFonts w:eastAsia="Times New Roman" w:hAnsi="Times New Roman" w:ascii="Times New Roman"/>
          <w:color w:themeColor="text1" w:val="000000"/>
          <w:sz w:val="24"/>
          <w:szCs w:val="24"/>
        </w:rPr>
        <w:t>93957256168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3A7F4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</w:rPr>
        <w:t>LANA MAJA TRANSPORTI d.o.o., Koprivnica, Ulica braće Wolf 9</w:t>
      </w:r>
      <w:r w:rsidR="000252A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0252A5" w:rsidRPr="000252A5">
        <w:rPr>
          <w:rFonts w:eastAsia="Times New Roman" w:hAnsi="Times New Roman" w:ascii="Times New Roman"/>
          <w:color w:themeColor="text1" w:val="000000"/>
          <w:sz w:val="24"/>
          <w:szCs w:val="24"/>
        </w:rPr>
        <w:t>93957256168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9CE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27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studenog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 w:rsidR="000252A5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13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 w:rsidR="000252A5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252A5">
        <w:rPr>
          <w:rFonts w:eastAsia="Times New Roman" w:hAnsi="Times New Roman" w:ascii="Times New Roman"/>
          <w:sz w:val="24"/>
          <w:szCs w:val="24"/>
          <w:lang w:eastAsia="hr-HR"/>
        </w:rPr>
        <w:t>Maja Marijančić, Koprivnica, Pavelinska 4/A</w:t>
      </w:r>
    </w:p>
    <w:p w:rsidRDefault="000252A5" w:rsidP="000252A5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252A5">
        <w:rPr>
          <w:rFonts w:eastAsia="Times New Roman" w:hAnsi="Times New Roman" w:ascii="Times New Roman"/>
          <w:sz w:val="24"/>
          <w:szCs w:val="24"/>
          <w:lang w:eastAsia="hr-HR"/>
        </w:rPr>
        <w:t xml:space="preserve">Raiffeisenbank Austria d.d., Zagreb, Magazinska cesta 69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0252A5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LANA MAJA TRANSPORTI d.o.o., Koprivnica, </w:t>
      </w:r>
      <w:r w:rsidR="003A7F4E" w:rsidRPr="003A7F4E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0252A5">
        <w:rPr>
          <w:rFonts w:eastAsia="Times New Roman" w:hAnsi="Times New Roman" w:ascii="Times New Roman"/>
          <w:sz w:val="24"/>
          <w:szCs w:val="24"/>
          <w:lang w:eastAsia="hr-HR"/>
        </w:rPr>
        <w:t>Maji Marijančić iz Koprivnice, Pavelinska 4/A</w:t>
      </w:r>
      <w:r w:rsidR="00316B1E">
        <w:rPr>
          <w:rFonts w:eastAsia="Times New Roman" w:hAnsi="Times New Roman" w:ascii="Times New Roman"/>
          <w:sz w:val="24"/>
          <w:szCs w:val="24"/>
        </w:rPr>
        <w:t>,</w:t>
      </w:r>
      <w:r w:rsidR="00A369CE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252A5" w:rsidRPr="000252A5">
        <w:rPr>
          <w:rFonts w:eastAsia="Times New Roman" w:hAnsi="Times New Roman" w:ascii="Times New Roman"/>
          <w:sz w:val="24"/>
          <w:szCs w:val="24"/>
        </w:rPr>
        <w:t>12028570941</w:t>
      </w:r>
      <w:r w:rsidR="00A10C93">
        <w:rPr>
          <w:rFonts w:eastAsia="Times New Roman" w:hAnsi="Times New Roman" w:ascii="Times New Roman"/>
          <w:sz w:val="24"/>
          <w:szCs w:val="24"/>
        </w:rPr>
        <w:t>,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252A5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0252A5">
        <w:rPr>
          <w:rFonts w:eastAsia="Times New Roman" w:hAnsi="Times New Roman" w:ascii="Times New Roman"/>
          <w:sz w:val="24"/>
          <w:szCs w:val="24"/>
          <w:lang w:eastAsia="hr-HR"/>
        </w:rPr>
        <w:t>21.143,87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0252A5" w:rsidR="0009785E" w:rsidRPr="0009785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3A7F4E" w:rsidP="000252A5" w:rsidR="003A7F4E">
      <w:pPr>
        <w:pStyle w:val="Odlomakpopisa"/>
        <w:numPr>
          <w:ilvl w:val="0"/>
          <w:numId w:val="7"/>
        </w:numPr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252A5">
        <w:rPr>
          <w:rFonts w:eastAsia="Times New Roman" w:hAnsi="Times New Roman" w:ascii="Times New Roman"/>
          <w:sz w:val="24"/>
          <w:szCs w:val="24"/>
          <w:lang w:eastAsia="hr-HR"/>
        </w:rPr>
        <w:t>Maja Marijančić, Koprivnica, Pavelinska 4/A</w:t>
      </w:r>
    </w:p>
    <w:p w:rsidRDefault="000252A5" w:rsidP="000252A5" w:rsidR="000252A5" w:rsidRPr="000252A5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0252A5">
        <w:rPr>
          <w:rFonts w:eastAsia="Times New Roman" w:hAnsi="Times New Roman" w:ascii="Times New Roman"/>
          <w:sz w:val="24"/>
          <w:szCs w:val="24"/>
          <w:lang w:eastAsia="hr-HR"/>
        </w:rPr>
        <w:t>Raiffeisenbank Austria d.d., Zagreb, Magazinska cesta 69</w:t>
      </w:r>
    </w:p>
    <w:p w:rsidRDefault="00316B1E" w:rsidP="000252A5" w:rsidR="00316B1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0252A5" w:rsidR="0009785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E6436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501AA9" w:rsidRPr="00501AA9">
      <w:rPr>
        <w:rFonts w:hAnsi="Times New Roman" w:ascii="Times New Roman"/>
        <w:bCs/>
        <w:noProof/>
        <w:sz w:val="24"/>
        <w:szCs w:val="24"/>
      </w:rPr>
      <w:t>Poslovni broj: 10 St-431/2018-3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01AA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252A5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A7F4E"/>
    <w:rsid w:val="004120B2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01AA9"/>
    <w:rsid w:val="00513553"/>
    <w:rsid w:val="00514316"/>
    <w:rsid w:val="005171C0"/>
    <w:rsid w:val="005E1D89"/>
    <w:rsid w:val="005F633B"/>
    <w:rsid w:val="00613168"/>
    <w:rsid w:val="00685195"/>
    <w:rsid w:val="006F7BE7"/>
    <w:rsid w:val="00706C0E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2B86"/>
    <w:rsid w:val="00BA37EC"/>
    <w:rsid w:val="00BC5568"/>
    <w:rsid w:val="00C42AD6"/>
    <w:rsid w:val="00C470B6"/>
    <w:rsid w:val="00C479E7"/>
    <w:rsid w:val="00C50709"/>
    <w:rsid w:val="00C71BC8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64363"/>
    <w:rsid w:val="00E95E7D"/>
    <w:rsid w:val="00E97599"/>
    <w:rsid w:val="00EC15A5"/>
    <w:rsid w:val="00EC2381"/>
    <w:rsid w:val="00EF14C2"/>
    <w:rsid w:val="00EF4549"/>
    <w:rsid w:val="00F12359"/>
    <w:rsid w:val="00F46F57"/>
    <w:rsid w:val="00F82CD7"/>
    <w:rsid w:val="00F85E94"/>
    <w:rsid w:val="00FA552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A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A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A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A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A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A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A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A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MAJA TRANSPORTI društvo s ograničenom odgovornošću za prijevoz, trgovinu i usluge zastupanog po punomoćniku Maja Marijančić</izvorni_sadrzaj>
    <derivirana_varijabla naziv="DomainObject.Predmet.ProtustrankaFormated_1">  LANA MAJA TRANSPORTI društvo s ograničenom odgovornošću za prijevoz, trgovinu i usluge zastupanog po punomoćniku Maja Marijančić</derivirana_varijabla>
  </DomainObject.Predmet.ProtustrankaFormated>
  <DomainObject.Predmet.ProtustrankaFormatedOIB>
    <izvorni_sadrzaj>  LANA MAJA TRANSPORTI društvo s ograničenom odgovornošću za prijevoz, trgovinu i usluge, OIB 93957256168 zastupanog po punomoćniku Maja Marijančić</izvorni_sadrzaj>
    <derivirana_varijabla naziv="DomainObject.Predmet.ProtustrankaFormatedOIB_1">  LANA MAJA TRANSPORTI društvo s ograničenom odgovornošću za prijevoz, trgovinu i usluge, OIB 93957256168 zastupanog po punomoćniku Maja Marijančić</derivirana_varijabla>
  </DomainObject.Predmet.ProtustrankaFormatedOIB>
  <DomainObject.Predmet.ProtustrankaFormatedWithAdress>
    <izvorni_sadrzaj> LANA MAJA TRANSPORTI društvo s ograničenom odgovornošću za prijevoz, trgovinu i usluge, Ulica braće Wolf 9, 48000 Koprivnica zastupanog po punomoćniku Maja Marijančić</izvorni_sadrzaj>
    <derivirana_varijabla naziv="DomainObject.Predmet.ProtustrankaFormatedWithAdress_1"> LANA MAJA TRANSPORTI društvo s ograničenom odgovornošću za prijevoz, trgovinu i usluge, Ulica braće Wolf 9, 48000 Koprivnica zastupanog po punomoćniku Maja Marijančić</derivirana_varijabla>
  </DomainObject.Predmet.ProtustrankaFormatedWithAdress>
  <DomainObject.Predmet.ProtustrankaFormatedWithAdressOIB>
    <izvorni_sadrzaj> LANA MAJA TRANSPORTI društvo s ograničenom odgovornošću za prijevoz, trgovinu i usluge, OIB 93957256168, Ulica braće Wolf 9, 48000 Koprivnica zastupanog po punomoćniku Maja Marijančić</izvorni_sadrzaj>
    <derivirana_varijabla naziv="DomainObject.Predmet.ProtustrankaFormatedWithAdressOIB_1"> LANA MAJA TRANSPORTI društvo s ograničenom odgovornošću za prijevoz, trgovinu i usluge, OIB 93957256168, Ulica braće Wolf 9, 48000 Koprivnica zastupanog po punomoćniku Maja Marijančić</derivirana_varijabla>
  </DomainObject.Predmet.ProtustrankaFormatedWithAdressOIB>
  <DomainObject.Predmet.ProtustrankaWithAdress>
    <izvorni_sadrzaj>LANA MAJA TRANSPORTI društvo s ograničenom odgovornošću za prijevoz, trgovinu i usluge Ulica braće Wolf 9, 48000 Koprivnica</izvorni_sadrzaj>
    <derivirana_varijabla naziv="DomainObject.Predmet.ProtustrankaWithAdress_1">LANA MAJA TRANSPORTI društvo s ograničenom odgovornošću za prijevoz, trgovinu i usluge Ulica braće Wolf 9, 48000 Koprivnica</derivirana_varijabla>
  </DomainObject.Predmet.ProtustrankaWithAdress>
  <DomainObject.Predmet.ProtustrankaWithAdressOIB>
    <izvorni_sadrzaj>LANA MAJA TRANSPORTI društvo s ograničenom odgovornošću za prijevoz, trgovinu i usluge, OIB 93957256168, Ulica braće Wolf 9, 48000 Koprivnica</izvorni_sadrzaj>
    <derivirana_varijabla naziv="DomainObject.Predmet.ProtustrankaWithAdressOIB_1">LANA MAJA TRANSPORTI društvo s ograničenom odgovornošću za prijevoz, trgovinu i usluge, OIB 93957256168, Ulica braće Wolf 9, 48000 Koprivnica</derivirana_varijabla>
  </DomainObject.Predmet.ProtustrankaWithAdressOIB>
  <DomainObject.Predmet.ProtustrankaNazivFormated>
    <izvorni_sadrzaj>LANA MAJA TRANSPORTI društvo s ograničenom odgovornošću za prijevoz, trgovinu i usluge</izvorni_sadrzaj>
    <derivirana_varijabla naziv="DomainObject.Predmet.ProtustrankaNazivFormated_1">LANA MAJA TRANSPORTI društvo s ograničenom odgovornošću za prijevoz, trgovinu i usluge</derivirana_varijabla>
  </DomainObject.Predmet.ProtustrankaNazivFormated>
  <DomainObject.Predmet.ProtustrankaNazivFormatedOIB>
    <izvorni_sadrzaj>LANA MAJA TRANSPORTI društvo s ograničenom odgovornošću za prijevoz, trgovinu i usluge, OIB 93957256168</izvorni_sadrzaj>
    <derivirana_varijabla naziv="DomainObject.Predmet.ProtustrankaNazivFormatedOIB_1">LANA MAJA TRANSPORTI društvo s ograničenom odgovornošću za prijevoz, trgovinu i usluge, OIB 93957256168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21143.87</izvorni_sadrzaj>
    <derivirana_varijabla naziv="DomainObject.Predmet.TrenutnaVrijednost_1">21143.87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LANA MAJA TRANSPORTI društvo s ograničenom odgovornošću za prijevoz, trgovinu i usluge zastupanog po punomoćniku Maja Marijančić</item>
    </izvorni_sadrzaj>
    <derivirana_varijabla naziv="DomainObject.Predmet.ProtuStrankaListFormated_1">
      <item>LANA MAJA TRANSPORTI društvo s ograničenom odgovornošću za prijevoz, trgovinu i usluge zastupanog po punomoćniku Maja Marijančić</item>
    </derivirana_varijabla>
  </DomainObject.Predmet.ProtuStrankaListFormated>
  <DomainObject.Predmet.ProtuStrankaListFormatedOIB>
    <izvorni_sadrzaj>
      <item>LANA MAJA TRANSPORTI društvo s ograničenom odgovornošću za prijevoz, trgovinu i usluge, OIB 93957256168 zastupanog po punomoćniku Maja Marijančić</item>
    </izvorni_sadrzaj>
    <derivirana_varijabla naziv="DomainObject.Predmet.ProtuStrankaListFormatedOIB_1">
      <item>LANA MAJA TRANSPORTI društvo s ograničenom odgovornošću za prijevoz, trgovinu i usluge, OIB 93957256168 zastupanog po punomoćniku Maja Marijančić</item>
    </derivirana_varijabla>
  </DomainObject.Predmet.ProtuStrankaListFormatedOIB>
  <DomainObject.Predmet.ProtuStrankaListFormatedWithAdress>
    <izvorni_sadrzaj>
      <item>LANA MAJA TRANSPORTI društvo s ograničenom odgovornošću za prijevoz, trgovinu i usluge, Ulica braće Wolf 9, 48000 Koprivnica zastupanog po punomoćniku Maja Marijančić</item>
    </izvorni_sadrzaj>
    <derivirana_varijabla naziv="DomainObject.Predmet.ProtuStrankaListFormatedWithAdress_1">
      <item>LANA MAJA TRANSPORTI društvo s ograničenom odgovornošću za prijevoz, trgovinu i usluge, Ulica braće Wolf 9, 48000 Koprivnica zastupanog po punomoćniku Maja Marijančić</item>
    </derivirana_varijabla>
  </DomainObject.Predmet.ProtuStrankaListFormatedWithAdress>
  <DomainObject.Predmet.ProtuStrankaListFormatedWithAdressOIB>
    <izvorni_sadrzaj>
      <item>LANA MAJA TRANSPORTI društvo s ograničenom odgovornošću za prijevoz, trgovinu i usluge, OIB 93957256168, Ulica braće Wolf 9, 48000 Koprivnica zastupanog po punomoćniku Maja Marijančić</item>
    </izvorni_sadrzaj>
    <derivirana_varijabla naziv="DomainObject.Predmet.ProtuStrankaListFormatedWithAdressOIB_1">
      <item>LANA MAJA TRANSPORTI društvo s ograničenom odgovornošću za prijevoz, trgovinu i usluge, OIB 93957256168, Ulica braće Wolf 9, 48000 Koprivnica zastupanog po punomoćniku Maja Marijančić</item>
    </derivirana_varijabla>
  </DomainObject.Predmet.ProtuStrankaListFormatedWithAdressOIB>
  <DomainObject.Predmet.ProtuStrankaListNazivFormated>
    <izvorni_sadrzaj>
      <item>LANA MAJA TRANSPORTI društvo s ograničenom odgovornošću za prijevoz, trgovinu i usluge</item>
    </izvorni_sadrzaj>
    <derivirana_varijabla naziv="DomainObject.Predmet.ProtuStrankaListNazivFormated_1">
      <item>LANA MAJA TRANSPORTI društvo s ograničenom odgovornošću za prijevoz, trgovinu i usluge</item>
    </derivirana_varijabla>
  </DomainObject.Predmet.ProtuStrankaListNazivFormated>
  <DomainObject.Predmet.ProtuStrankaListNazivFormatedOIB>
    <izvorni_sadrzaj>
      <item>LANA MAJA TRANSPORTI društvo s ograničenom odgovornošću za prijevoz, trgovinu i usluge, OIB 93957256168</item>
    </izvorni_sadrzaj>
    <derivirana_varijabla naziv="DomainObject.Predmet.ProtuStrankaListNazivFormatedOIB_1">
      <item>LANA MAJA TRANSPORTI društvo s ograničenom odgovornošću za prijevoz, trgovinu i usluge, OIB 93957256168</item>
    </derivirana_varijabla>
  </DomainObject.Predmet.ProtuStrankaListNazivFormatedOIB>
  <DomainObject.Predmet.OstaliListFormated>
    <izvorni_sadrzaj>
      <item>Sudski registar</item>
      <item>Maja Marijančić punomoćnica sudionika u postupku LANA MAJA TRANSPORTI društvo s ograničenom odgovornošću za prijevoz, trgovinu i usluge</item>
      <item>Županijsko državno odvjetništvo</item>
      <item>Raiffeisenbank Austria d.d.</item>
    </izvorni_sadrzaj>
    <derivirana_varijabla naziv="DomainObject.Predmet.OstaliListFormated_1">
      <item>Sudski registar</item>
      <item>Maja Marijančić punomoćnica sudionika u postupku LANA MAJA TRANSPORTI društvo s ograničenom odgovornošću za prijevoz, trgovinu i usluge</item>
      <item>Županijsko državno odvjetništvo</item>
      <item>Raiffeisenbank Austria d.d.</item>
    </derivirana_varijabla>
  </DomainObject.Predmet.OstaliListFormated>
  <DomainObject.Predmet.OstaliListFormatedOIB>
    <izvorni_sadrzaj>
      <item>Sudski registar</item>
      <item>Maja Marijančić, OIB 12028570941 punomoćnica sudionika u postupku LANA MAJA TRANSPORTI društvo s ograničenom odgovornošću za prijevoz, trgovinu i usluge</item>
      <item>Županijsko državno odvjetništvo</item>
      <item>Raiffeisenbank Austria d.d.</item>
    </izvorni_sadrzaj>
    <derivirana_varijabla naziv="DomainObject.Predmet.OstaliListFormatedOIB_1">
      <item>Sudski registar</item>
      <item>Maja Marijančić, OIB 12028570941 punomoćnica sudionika u postupku LANA MAJA TRANSPORTI društvo s ograničenom odgovornošću za prijevoz, trgovinu i usluge</item>
      <item>Županijsko državno odvjetništvo</item>
      <item>Raiffeisenbank Austria d.d.</item>
    </derivirana_varijabla>
  </DomainObject.Predmet.OstaliListFormatedOIB>
  <DomainObject.Predmet.OstaliListFormatedWithAdress>
    <izvorni_sadrzaj>
      <item>Sudski registar</item>
      <item>Maja Marijančić,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</izvorni_sadrzaj>
    <derivirana_varijabla naziv="DomainObject.Predmet.OstaliListFormatedWithAdress_1">
      <item>Sudski registar</item>
      <item>Maja Marijančić,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Maja Marijančić, OIB 12028570941,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</izvorni_sadrzaj>
    <derivirana_varijabla naziv="DomainObject.Predmet.OstaliListFormatedWithAdressOIB_1">
      <item>Sudski registar</item>
      <item>Maja Marijančić, OIB 12028570941,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Maja Marijančić</item>
      <item>Županijsko državno odvjetništvo</item>
      <item>Raiffeisenbank Austria d.d.</item>
    </izvorni_sadrzaj>
    <derivirana_varijabla naziv="DomainObject.Predmet.OstaliListNazivFormated_1">
      <item>Sudski registar</item>
      <item>Maja Marijančić</item>
      <item>Županijsko državno odvjetništvo</item>
      <item>Raiffeisenbank Austria d.d.</item>
    </derivirana_varijabla>
  </DomainObject.Predmet.OstaliListNazivFormated>
  <DomainObject.Predmet.OstaliListNazivFormatedOIB>
    <izvorni_sadrzaj>
      <item>Sudski registar</item>
      <item>Maja Marijančić, OIB 12028570941</item>
      <item>Županijsko državno odvjetništvo</item>
      <item>Raiffeisenbank Austria d.d.</item>
    </izvorni_sadrzaj>
    <derivirana_varijabla naziv="DomainObject.Predmet.OstaliListNazivFormatedOIB_1">
      <item>Sudski registar</item>
      <item>Maja Marijančić, OIB 12028570941</item>
      <item>Županijsko državno odvjetništvo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LANA MAJA TRANSPORTI društvo s ograničenom odgovornošću za prijevoz, trgovinu i usluge</izvorni_sadrzaj>
    <derivirana_varijabla naziv="DomainObject.Predmet.ProtustrankaIDrugi_1">LANA MAJA TRANSPORTI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LANA MAJA TRANSPORTI društvo s ograničenom odgovornošću za prijevoz, trgovinu i usluge, OIB 93957256168, Ulica braće Wolf 9, 48000 Koprivnica</izvorni_sadrzaj>
    <derivirana_varijabla naziv="DomainObject.Predmet.ProtustrankaIDrugiAdressOIB_1">LANA MAJA TRANSPORTI društvo s ograničenom odgovornošću za prijevoz, trgovinu i usluge, OIB 93957256168, Ulica braće Wolf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LANA MAJA TRANSPORTI društvo s ograničenom odgovornošću za prijevoz, trgovinu i usluge</item>
      <item>Sudski registar</item>
      <item>Maja Marijančić</item>
      <item>Županijsko državno odvjetništvo</item>
      <item>Raiffeisenbank Austria d.d.</item>
    </izvorni_sadrzaj>
    <derivirana_varijabla naziv="DomainObject.Predmet.SudioniciListNaziv_1">
      <item>Financijska agencija</item>
      <item>LANA MAJA TRANSPORTI društvo s ograničenom odgovornošću za prijevoz, trgovinu i usluge</item>
      <item>Sudski registar</item>
      <item>Maja Marijančić</item>
      <item>Županijsko državno odvjetništvo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LANA MAJA TRANSPORTI društvo s ograničenom odgovornošću za prijevoz, trgovinu i usluge, OIB 93957256168, Ulica braće Wolf 9,48000 Koprivnica</item>
      <item>Sudski registar</item>
      <item>Maja Marijančić, OIB 12028570941, Ulica Pavelinska 4 A,48000 Koprivnica</item>
      <item>Županijsko državno odvjetništvo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LANA MAJA TRANSPORTI društvo s ograničenom odgovornošću za prijevoz, trgovinu i usluge, OIB 93957256168, Ulica braće Wolf 9,48000 Koprivnica</item>
      <item>Sudski registar</item>
      <item>Maja Marijančić, OIB 12028570941, Ulica Pavelinska 4 A,48000 Koprivnica</item>
      <item>Županijsko državno odvjetništvo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93957256168</item>
      <item>, OIB null</item>
      <item>, OIB 12028570941</item>
      <item>, OIB null</item>
      <item>, OIB null</item>
    </izvorni_sadrzaj>
    <derivirana_varijabla naziv="DomainObject.Predmet.SudioniciListNazivOIB_1">
      <item>, OIB 85821130368</item>
      <item>, OIB 93957256168</item>
      <item>, OIB null</item>
      <item>, OIB 12028570941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0278D-F540-4767-93BB-CCFBF6D92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2394</properties:Characters>
  <properties:Lines>83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2018-11-07T07:24:00Z</dcterms:created>
  <dc:creator>Mirjana Mlinarić</dc:creator>
  <cp:lastModifiedBy>Nevenka Vuković</cp:lastModifiedBy>
  <cp:lastPrinted>2018-11-07T08:05:00Z</cp:lastPrinted>
  <dcterms:modified xmlns:xsi="http://www.w3.org/2001/XMLSchema-instance" xsi:type="dcterms:W3CDTF">2018-11-07T08:06:00Z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(St-431-18-3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