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07dc" w14:paraId="8a507dc" w:rsidRDefault="00A1389E" w:rsidP="00910611" w:rsidR="00A1389E" w:rsidRPr="00A1389E">
      <w:pPr>
        <w:ind w:firstLine="708"/>
        <w15:collapsed w:val="false"/>
        <w:rPr>
          <w:b w:val="false"/>
        </w:rPr>
      </w:pPr>
      <w:bookmarkStart w:name="_GoBack" w:id="0"/>
      <w:bookmarkEnd w:id="0"/>
      <w:r w:rsidRPr="00A1389E">
        <w:rPr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389E" w:rsidP="00844874" w:rsidR="00A1389E" w:rsidRPr="00A1389E">
      <w:pPr>
        <w:rPr>
          <w:rFonts w:hAnsi="Times New Roman" w:ascii="Times New Roman"/>
          <w:b w:val="false"/>
        </w:rPr>
      </w:pPr>
      <w:r w:rsidRPr="00A1389E">
        <w:rPr>
          <w:rFonts w:eastAsia="MS Mincho" w:hAnsi="Times New Roman" w:ascii="Times New Roman"/>
          <w:b w:val="false"/>
        </w:rPr>
        <w:t xml:space="preserve">  Republika Hrvatska</w:t>
      </w:r>
    </w:p>
    <w:p w:rsidRDefault="00A1389E" w:rsidP="00844874" w:rsidR="00A1389E" w:rsidRPr="00A1389E">
      <w:pPr>
        <w:rPr>
          <w:rFonts w:hAnsi="Times New Roman" w:ascii="Times New Roman"/>
          <w:b w:val="false"/>
        </w:rPr>
      </w:pPr>
      <w:r w:rsidRPr="00A1389E">
        <w:rPr>
          <w:rFonts w:eastAsia="MS Mincho" w:hAnsi="Times New Roman" w:ascii="Times New Roman"/>
          <w:b w:val="false"/>
        </w:rPr>
        <w:t>Trgovački sud u Rijeci</w:t>
      </w:r>
    </w:p>
    <w:p w:rsidRDefault="00A1389E" w:rsidP="00844874" w:rsidR="00A1389E" w:rsidRPr="00A1389E">
      <w:pPr>
        <w:rPr>
          <w:rFonts w:eastAsia="MS Mincho" w:hAnsi="Times New Roman" w:ascii="Times New Roman"/>
          <w:b w:val="false"/>
        </w:rPr>
      </w:pPr>
      <w:r w:rsidRPr="00A1389E">
        <w:rPr>
          <w:rFonts w:eastAsia="MS Mincho" w:hAnsi="Times New Roman" w:ascii="Times New Roman"/>
          <w:b w:val="false"/>
        </w:rPr>
        <w:t xml:space="preserve"> Rijeka, Zadarska 1 i 3</w:t>
      </w:r>
    </w:p>
    <w:p w:rsidRDefault="00AC0D84" w:rsidP="00D248E1" w:rsidR="00AC0D84">
      <w:pPr>
        <w:jc w:val="both"/>
        <w:rPr>
          <w:rFonts w:hAnsi="Times New Roman" w:ascii="Times New Roman"/>
          <w:b w:val="false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Pr="006A25CD">
        <w:rPr>
          <w:rFonts w:hAnsi="Times New Roman" w:ascii="Times New Roman"/>
          <w:b w:val="false"/>
        </w:rPr>
        <w:t xml:space="preserve">dužnikom </w:t>
      </w:r>
      <w:r w:rsidRPr="00E3226F">
        <w:rPr>
          <w:rFonts w:hAnsi="Times New Roman" w:ascii="Times New Roman"/>
          <w:b w:val="false"/>
        </w:rPr>
        <w:t>– trgovačk</w:t>
      </w:r>
      <w:r w:rsidR="006C482E">
        <w:rPr>
          <w:rFonts w:hAnsi="Times New Roman" w:ascii="Times New Roman"/>
          <w:b w:val="false"/>
        </w:rPr>
        <w:t>im</w:t>
      </w:r>
      <w:r w:rsidRPr="00E3226F">
        <w:rPr>
          <w:rFonts w:hAnsi="Times New Roman" w:ascii="Times New Roman"/>
          <w:b w:val="false"/>
        </w:rPr>
        <w:t xml:space="preserve"> društvo</w:t>
      </w:r>
      <w:r w:rsidR="006C482E">
        <w:rPr>
          <w:rFonts w:hAnsi="Times New Roman" w:ascii="Times New Roman"/>
          <w:b w:val="false"/>
        </w:rPr>
        <w:t>m</w:t>
      </w:r>
      <w:r w:rsidRPr="00E3226F">
        <w:rPr>
          <w:rFonts w:hAnsi="Times New Roman" w:ascii="Times New Roman"/>
          <w:b w:val="false"/>
        </w:rPr>
        <w:t xml:space="preserve"> </w:t>
      </w:r>
      <w:r w:rsidR="00341278" w:rsidRPr="000E0965">
        <w:rPr>
          <w:rFonts w:hAnsi="Times New Roman" w:ascii="Times New Roman"/>
          <w:b w:val="false"/>
        </w:rPr>
        <w:t>ALU – R j.d.o.o. Matulji (OIB:17463113421, MBS:040353634), Matuljska cesta 19/C</w:t>
      </w:r>
      <w:r w:rsidRPr="006A25CD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3.</w:t>
      </w:r>
      <w:r w:rsidRPr="006A25C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prosinca </w:t>
      </w:r>
      <w:r w:rsidRPr="006A25CD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Pr="00413129">
        <w:rPr>
          <w:rFonts w:hAnsi="Times New Roman" w:ascii="Times New Roman"/>
          <w:b w:val="false"/>
        </w:rPr>
        <w:t xml:space="preserve">dužnikom </w:t>
      </w:r>
      <w:r w:rsidRPr="00E3226F">
        <w:rPr>
          <w:rFonts w:hAnsi="Times New Roman" w:ascii="Times New Roman"/>
          <w:b w:val="false"/>
        </w:rPr>
        <w:t>– trgovačk</w:t>
      </w:r>
      <w:r w:rsidR="006C482E">
        <w:rPr>
          <w:rFonts w:hAnsi="Times New Roman" w:ascii="Times New Roman"/>
          <w:b w:val="false"/>
        </w:rPr>
        <w:t xml:space="preserve">im </w:t>
      </w:r>
      <w:r w:rsidRPr="00E3226F">
        <w:rPr>
          <w:rFonts w:hAnsi="Times New Roman" w:ascii="Times New Roman"/>
          <w:b w:val="false"/>
        </w:rPr>
        <w:t>društvo</w:t>
      </w:r>
      <w:r w:rsidR="006C482E">
        <w:rPr>
          <w:rFonts w:hAnsi="Times New Roman" w:ascii="Times New Roman"/>
          <w:b w:val="false"/>
        </w:rPr>
        <w:t>m</w:t>
      </w:r>
      <w:r w:rsidRPr="00E3226F">
        <w:rPr>
          <w:rFonts w:hAnsi="Times New Roman" w:ascii="Times New Roman"/>
          <w:b w:val="false"/>
        </w:rPr>
        <w:t xml:space="preserve"> </w:t>
      </w:r>
      <w:r w:rsidR="00341278" w:rsidRPr="000E0965">
        <w:rPr>
          <w:rFonts w:hAnsi="Times New Roman" w:ascii="Times New Roman"/>
          <w:b w:val="false"/>
        </w:rPr>
        <w:t>ALU – R j.d.o.o. Matulji (OIB:17463113421, MBS:040353634), Matuljska cesta 19/C</w:t>
      </w:r>
      <w:r>
        <w:rPr>
          <w:rFonts w:hAnsi="Times New Roman" w:ascii="Times New Roman"/>
          <w:b w:val="false"/>
        </w:rPr>
        <w:t>.</w:t>
      </w:r>
    </w:p>
    <w:p w:rsidRDefault="00370C4F" w:rsidP="00370C4F" w:rsidR="00370C4F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>
        <w:rPr>
          <w:rFonts w:hAnsi="Times New Roman" w:ascii="Times New Roman"/>
          <w:b w:val="false"/>
        </w:rPr>
        <w:t>3</w:t>
      </w:r>
      <w:r w:rsidRPr="00FC5AF1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prosinca 2018</w:t>
      </w:r>
      <w:r w:rsidRPr="00FC5AF1">
        <w:rPr>
          <w:rFonts w:hAnsi="Times New Roman" w:ascii="Times New Roman"/>
          <w:b w:val="false"/>
        </w:rPr>
        <w:t xml:space="preserve">. u </w:t>
      </w:r>
      <w:r w:rsidR="00AF7897">
        <w:rPr>
          <w:rFonts w:hAnsi="Times New Roman" w:ascii="Times New Roman"/>
          <w:b w:val="false"/>
        </w:rPr>
        <w:t xml:space="preserve">13 </w:t>
      </w:r>
      <w:r>
        <w:rPr>
          <w:rFonts w:hAnsi="Times New Roman" w:ascii="Times New Roman"/>
          <w:b w:val="false"/>
        </w:rPr>
        <w:t xml:space="preserve">sati i </w:t>
      </w:r>
      <w:r w:rsidR="00AF7897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370C4F" w:rsidP="00370C4F" w:rsidR="00370C4F" w:rsidRPr="00FC5AF1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 xml:space="preserve">Za stečajnog upravitelja imenuje se </w:t>
      </w:r>
      <w:r w:rsidR="00AF7897">
        <w:rPr>
          <w:rFonts w:hAnsi="Times New Roman" w:ascii="Times New Roman"/>
          <w:b w:val="false"/>
        </w:rPr>
        <w:t xml:space="preserve">Slaven Gavrić </w:t>
      </w:r>
      <w:r>
        <w:rPr>
          <w:rFonts w:hAnsi="Times New Roman" w:ascii="Times New Roman"/>
          <w:b w:val="false"/>
        </w:rPr>
        <w:t>(OIB:</w:t>
      </w:r>
      <w:r w:rsidR="00AF7897">
        <w:rPr>
          <w:rFonts w:hAnsi="Times New Roman" w:ascii="Times New Roman"/>
          <w:b w:val="false"/>
        </w:rPr>
        <w:t>20372135016</w:t>
      </w:r>
      <w:r>
        <w:rPr>
          <w:rFonts w:hAnsi="Times New Roman" w:ascii="Times New Roman"/>
          <w:b w:val="false"/>
        </w:rPr>
        <w:t xml:space="preserve">) iz </w:t>
      </w:r>
      <w:r w:rsidR="00AF7897">
        <w:rPr>
          <w:rFonts w:hAnsi="Times New Roman" w:ascii="Times New Roman"/>
          <w:b w:val="false"/>
        </w:rPr>
        <w:t>Rijeke</w:t>
      </w:r>
      <w:r>
        <w:rPr>
          <w:rFonts w:hAnsi="Times New Roman" w:ascii="Times New Roman"/>
          <w:b w:val="false"/>
        </w:rPr>
        <w:t xml:space="preserve">, </w:t>
      </w:r>
      <w:r w:rsidR="00AF7897">
        <w:rPr>
          <w:rFonts w:hAnsi="Times New Roman" w:ascii="Times New Roman"/>
          <w:b w:val="false"/>
        </w:rPr>
        <w:t>Zagrebačka 18</w:t>
      </w:r>
      <w:r>
        <w:rPr>
          <w:rFonts w:hAnsi="Times New Roman" w:ascii="Times New Roman"/>
          <w:b w:val="false"/>
        </w:rPr>
        <w:t>.</w:t>
      </w:r>
    </w:p>
    <w:p w:rsidRDefault="00370C4F" w:rsidP="00370C4F" w:rsidR="00370C4F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70C4F" w:rsidP="00370C4F" w:rsidR="00370C4F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Zaključuje se stečajni postupak nad dužnikom </w:t>
      </w:r>
      <w:r w:rsidRPr="00E3226F">
        <w:rPr>
          <w:rFonts w:hAnsi="Times New Roman" w:ascii="Times New Roman"/>
          <w:b w:val="false"/>
        </w:rPr>
        <w:t>– trgovačk</w:t>
      </w:r>
      <w:r w:rsidR="006C482E">
        <w:rPr>
          <w:rFonts w:hAnsi="Times New Roman" w:ascii="Times New Roman"/>
          <w:b w:val="false"/>
        </w:rPr>
        <w:t>im</w:t>
      </w:r>
      <w:r w:rsidRPr="00E3226F">
        <w:rPr>
          <w:rFonts w:hAnsi="Times New Roman" w:ascii="Times New Roman"/>
          <w:b w:val="false"/>
        </w:rPr>
        <w:t xml:space="preserve"> društvo</w:t>
      </w:r>
      <w:r w:rsidR="006C482E">
        <w:rPr>
          <w:rFonts w:hAnsi="Times New Roman" w:ascii="Times New Roman"/>
          <w:b w:val="false"/>
        </w:rPr>
        <w:t>m</w:t>
      </w:r>
      <w:r w:rsidRPr="001C498C">
        <w:rPr>
          <w:rFonts w:hAnsi="Times New Roman" w:ascii="Times New Roman"/>
          <w:b w:val="false"/>
        </w:rPr>
        <w:t xml:space="preserve"> </w:t>
      </w:r>
      <w:r w:rsidR="00341278" w:rsidRPr="000E0965">
        <w:rPr>
          <w:rFonts w:hAnsi="Times New Roman" w:ascii="Times New Roman"/>
          <w:b w:val="false"/>
        </w:rPr>
        <w:t>ALU – R j.d.o.o. Matulji (OIB:17463113421, MBS:040353634), Matuljska cesta 19/C</w:t>
      </w:r>
      <w:r>
        <w:rPr>
          <w:rFonts w:hAnsi="Times New Roman" w:ascii="Times New Roman"/>
          <w:b w:val="false"/>
        </w:rPr>
        <w:t>.</w:t>
      </w:r>
    </w:p>
    <w:p w:rsidRDefault="00370C4F" w:rsidP="00370C4F" w:rsidR="00370C4F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9045D3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370C4F" w:rsidP="00370C4F" w:rsidR="00370C4F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370C4F" w:rsidP="00370C4F" w:rsidR="00370C4F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 xml:space="preserve">Financijska agencija, Regionalni centar Rijeka, Podružnica Rijeka, Frana Kurelca 8 (dalje: FINA) podnijela je ovome sudu </w:t>
      </w:r>
      <w:r w:rsidR="00341278">
        <w:rPr>
          <w:rFonts w:hAnsi="Times New Roman" w:ascii="Times New Roman"/>
          <w:b w:val="false"/>
        </w:rPr>
        <w:t>12</w:t>
      </w:r>
      <w:r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341278">
        <w:rPr>
          <w:rFonts w:hAnsi="Times New Roman" w:ascii="Times New Roman"/>
          <w:b w:val="false"/>
        </w:rPr>
        <w:t xml:space="preserve">srpnja </w:t>
      </w:r>
      <w:r w:rsidRPr="0049192D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dužnikom </w:t>
      </w:r>
      <w:r w:rsidRPr="00E3226F">
        <w:rPr>
          <w:rFonts w:hAnsi="Times New Roman" w:ascii="Times New Roman"/>
          <w:b w:val="false"/>
        </w:rPr>
        <w:t>– trgovačk</w:t>
      </w:r>
      <w:r w:rsidR="006C482E">
        <w:rPr>
          <w:rFonts w:hAnsi="Times New Roman" w:ascii="Times New Roman"/>
          <w:b w:val="false"/>
        </w:rPr>
        <w:t>im</w:t>
      </w:r>
      <w:r w:rsidRPr="00E3226F">
        <w:rPr>
          <w:rFonts w:hAnsi="Times New Roman" w:ascii="Times New Roman"/>
          <w:b w:val="false"/>
        </w:rPr>
        <w:t xml:space="preserve"> društvo</w:t>
      </w:r>
      <w:r w:rsidR="006C482E">
        <w:rPr>
          <w:rFonts w:hAnsi="Times New Roman" w:ascii="Times New Roman"/>
          <w:b w:val="false"/>
        </w:rPr>
        <w:t>m</w:t>
      </w:r>
      <w:r w:rsidRPr="00E3226F">
        <w:rPr>
          <w:rFonts w:hAnsi="Times New Roman" w:ascii="Times New Roman"/>
          <w:b w:val="false"/>
        </w:rPr>
        <w:t xml:space="preserve"> </w:t>
      </w:r>
      <w:r w:rsidR="00341278" w:rsidRPr="000E0965">
        <w:rPr>
          <w:rFonts w:hAnsi="Times New Roman" w:ascii="Times New Roman"/>
          <w:b w:val="false"/>
        </w:rPr>
        <w:t>ALU – R j.d.o.o. Matulji (OIB:17463113421, MBS:040353634), Matuljska cesta 19/C</w:t>
      </w:r>
      <w:r w:rsidRPr="0049192D">
        <w:rPr>
          <w:rFonts w:hAnsi="Times New Roman" w:ascii="Times New Roman"/>
          <w:b w:val="false"/>
        </w:rPr>
        <w:t xml:space="preserve"> (dalje: dužnik), temeljem odredbe čl. 429. Stečajnog zakona (dalje: SZ</w:t>
      </w:r>
      <w:r>
        <w:rPr>
          <w:rFonts w:hAnsi="Times New Roman" w:ascii="Times New Roman"/>
          <w:b w:val="false"/>
        </w:rPr>
        <w:t>,</w:t>
      </w:r>
      <w:r w:rsidRPr="0049192D">
        <w:rPr>
          <w:rFonts w:hAnsi="Times New Roman" w:ascii="Times New Roman"/>
          <w:b w:val="false"/>
        </w:rPr>
        <w:t xml:space="preserve"> Narodne novine br.</w:t>
      </w:r>
      <w:r>
        <w:rPr>
          <w:rFonts w:hAnsi="Times New Roman" w:ascii="Times New Roman"/>
          <w:b w:val="false"/>
        </w:rPr>
        <w:t xml:space="preserve"> 71/15</w:t>
      </w:r>
      <w:r w:rsidRPr="0049192D">
        <w:rPr>
          <w:rFonts w:hAnsi="Times New Roman" w:ascii="Times New Roman"/>
          <w:b w:val="false"/>
        </w:rPr>
        <w:t>).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 xml:space="preserve">Nakon uvida u sudski registar, sud je na mrežnoj stranici e-Oglasne ploče suda </w:t>
      </w:r>
      <w:r>
        <w:rPr>
          <w:rFonts w:hAnsi="Times New Roman" w:ascii="Times New Roman"/>
          <w:b w:val="false"/>
        </w:rPr>
        <w:t>27</w:t>
      </w:r>
      <w:r w:rsidRPr="0049192D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rujna </w:t>
      </w:r>
      <w:r w:rsidRPr="0049192D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370C4F" w:rsidP="00370C4F" w:rsidR="00370C4F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Pr="000F1246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3</w:t>
      </w:r>
      <w:r w:rsidRPr="000F1246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prosinca </w:t>
      </w:r>
      <w:r w:rsidRPr="000F1246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370C4F" w:rsidP="00370C4F" w:rsidR="00370C4F">
      <w:pPr>
        <w:rPr>
          <w:rFonts w:hAnsi="Times New Roman" w:ascii="Times New Roman"/>
          <w:b w:val="false"/>
          <w:lang w:eastAsia="hr-HR"/>
        </w:rPr>
      </w:pPr>
    </w:p>
    <w:p w:rsidRDefault="00370C4F" w:rsidP="00370C4F" w:rsidR="00370C4F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370C4F" w:rsidP="00370C4F" w:rsidR="00370C4F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370C4F" w:rsidP="00370C4F" w:rsidR="00370C4F" w:rsidRPr="000F1246">
      <w:pPr>
        <w:jc w:val="both"/>
        <w:rPr>
          <w:rFonts w:hAnsi="Times New Roman" w:ascii="Times New Roman"/>
          <w:b w:val="false"/>
        </w:rPr>
      </w:pPr>
    </w:p>
    <w:sectPr w:rsidR="00370C4F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C45" w:rsidP="00D248E1" w:rsidR="002D0C45">
      <w:r>
        <w:separator/>
      </w:r>
    </w:p>
  </w:endnote>
  <w:endnote w:id="0" w:type="continuationSeparator">
    <w:p w:rsidRDefault="002D0C45" w:rsidP="00D248E1" w:rsidR="002D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89E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C45" w:rsidP="00D248E1" w:rsidR="002D0C45">
      <w:r>
        <w:separator/>
      </w:r>
    </w:p>
  </w:footnote>
  <w:footnote w:id="0" w:type="continuationSeparator">
    <w:p w:rsidRDefault="002D0C45" w:rsidP="00D248E1" w:rsidR="002D0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</w:t>
    </w:r>
    <w:r w:rsidR="00E4445A">
      <w:rPr>
        <w:rFonts w:hAnsi="Times New Roman" w:ascii="Times New Roman"/>
        <w:b w:val="false"/>
      </w:rPr>
      <w:t>.</w:t>
    </w:r>
    <w:r w:rsidRPr="00D248E1">
      <w:rPr>
        <w:rFonts w:hAnsi="Times New Roman" w:ascii="Times New Roman"/>
        <w:b w:val="false"/>
      </w:rPr>
      <w:t xml:space="preserve"> St-</w:t>
    </w:r>
    <w:r w:rsidR="00D76492">
      <w:rPr>
        <w:rFonts w:hAnsi="Times New Roman" w:ascii="Times New Roman"/>
        <w:b w:val="false"/>
      </w:rPr>
      <w:t>4</w:t>
    </w:r>
    <w:r w:rsidR="00370C4F">
      <w:rPr>
        <w:rFonts w:hAnsi="Times New Roman" w:ascii="Times New Roman"/>
        <w:b w:val="false"/>
      </w:rPr>
      <w:t>0</w:t>
    </w:r>
    <w:r w:rsidR="00341278">
      <w:rPr>
        <w:rFonts w:hAnsi="Times New Roman" w:ascii="Times New Roman"/>
        <w:b w:val="false"/>
      </w:rPr>
      <w:t>5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15FBD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C498C"/>
    <w:rsid w:val="001D3849"/>
    <w:rsid w:val="001E79C9"/>
    <w:rsid w:val="002035BA"/>
    <w:rsid w:val="00230A28"/>
    <w:rsid w:val="00247176"/>
    <w:rsid w:val="002545D9"/>
    <w:rsid w:val="002658E8"/>
    <w:rsid w:val="002843E2"/>
    <w:rsid w:val="00285B2B"/>
    <w:rsid w:val="002A4754"/>
    <w:rsid w:val="002A71FC"/>
    <w:rsid w:val="002A7FE6"/>
    <w:rsid w:val="002C605A"/>
    <w:rsid w:val="002D0C45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278"/>
    <w:rsid w:val="00341B40"/>
    <w:rsid w:val="0034427A"/>
    <w:rsid w:val="003471B9"/>
    <w:rsid w:val="003506CF"/>
    <w:rsid w:val="00352CEE"/>
    <w:rsid w:val="003570A0"/>
    <w:rsid w:val="0036235C"/>
    <w:rsid w:val="003628C1"/>
    <w:rsid w:val="00370C4F"/>
    <w:rsid w:val="003737B5"/>
    <w:rsid w:val="003773B8"/>
    <w:rsid w:val="00385736"/>
    <w:rsid w:val="003905E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6710F"/>
    <w:rsid w:val="00571B1F"/>
    <w:rsid w:val="00593C54"/>
    <w:rsid w:val="005959FC"/>
    <w:rsid w:val="005A76AF"/>
    <w:rsid w:val="005B320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DF4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482E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42304"/>
    <w:rsid w:val="00750E1F"/>
    <w:rsid w:val="00752061"/>
    <w:rsid w:val="0075271A"/>
    <w:rsid w:val="00783861"/>
    <w:rsid w:val="007907FC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0054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E7887"/>
    <w:rsid w:val="00900481"/>
    <w:rsid w:val="009045D3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A1208E"/>
    <w:rsid w:val="00A1389E"/>
    <w:rsid w:val="00A250DA"/>
    <w:rsid w:val="00A273BA"/>
    <w:rsid w:val="00A35706"/>
    <w:rsid w:val="00A46CAD"/>
    <w:rsid w:val="00A50FE6"/>
    <w:rsid w:val="00A61ABF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0D84"/>
    <w:rsid w:val="00AC34C3"/>
    <w:rsid w:val="00AC5DCC"/>
    <w:rsid w:val="00AE3622"/>
    <w:rsid w:val="00AE56A3"/>
    <w:rsid w:val="00AF357F"/>
    <w:rsid w:val="00AF4900"/>
    <w:rsid w:val="00AF7897"/>
    <w:rsid w:val="00B2419F"/>
    <w:rsid w:val="00B24511"/>
    <w:rsid w:val="00B257CC"/>
    <w:rsid w:val="00B32559"/>
    <w:rsid w:val="00B40FF4"/>
    <w:rsid w:val="00B52B3F"/>
    <w:rsid w:val="00B56575"/>
    <w:rsid w:val="00B66C6D"/>
    <w:rsid w:val="00BA00AD"/>
    <w:rsid w:val="00BA2BE5"/>
    <w:rsid w:val="00BB79EE"/>
    <w:rsid w:val="00BC5A40"/>
    <w:rsid w:val="00BD077C"/>
    <w:rsid w:val="00BE4670"/>
    <w:rsid w:val="00BF2A6C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70E20"/>
    <w:rsid w:val="00D72B7F"/>
    <w:rsid w:val="00D76492"/>
    <w:rsid w:val="00D80B6F"/>
    <w:rsid w:val="00D820FD"/>
    <w:rsid w:val="00D824B0"/>
    <w:rsid w:val="00DA48F3"/>
    <w:rsid w:val="00DB527C"/>
    <w:rsid w:val="00DC4BA2"/>
    <w:rsid w:val="00DC65B3"/>
    <w:rsid w:val="00DD1FD8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296D"/>
    <w:rsid w:val="00E35085"/>
    <w:rsid w:val="00E422BB"/>
    <w:rsid w:val="00E4270E"/>
    <w:rsid w:val="00E4445A"/>
    <w:rsid w:val="00E456B2"/>
    <w:rsid w:val="00E463BD"/>
    <w:rsid w:val="00E4732E"/>
    <w:rsid w:val="00E50200"/>
    <w:rsid w:val="00E907ED"/>
    <w:rsid w:val="00E94449"/>
    <w:rsid w:val="00EA504F"/>
    <w:rsid w:val="00EB11EB"/>
    <w:rsid w:val="00EB5A7D"/>
    <w:rsid w:val="00EC1874"/>
    <w:rsid w:val="00ED68D5"/>
    <w:rsid w:val="00F15304"/>
    <w:rsid w:val="00F20806"/>
    <w:rsid w:val="00F405DE"/>
    <w:rsid w:val="00F4409D"/>
    <w:rsid w:val="00F52764"/>
    <w:rsid w:val="00F5578C"/>
    <w:rsid w:val="00F57583"/>
    <w:rsid w:val="00F77DD2"/>
    <w:rsid w:val="00F81A3F"/>
    <w:rsid w:val="00F84D07"/>
    <w:rsid w:val="00F955FA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3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89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89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89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89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3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89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89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89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89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0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St-405/2018</izvorni_sadrzaj>
    <derivirana_varijabla naziv="DomainObject.Predmet.OznakaBroj_1">St-405/2018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 - R j.d.o.o.</izvorni_sadrzaj>
    <derivirana_varijabla naziv="DomainObject.Predmet.ProtustrankaFormated_1">  ALU - R j.d.o.o.</derivirana_varijabla>
  </DomainObject.Predmet.ProtustrankaFormated>
  <DomainObject.Predmet.ProtustrankaFormatedOIB>
    <izvorni_sadrzaj>  ALU - R j.d.o.o., OIB 17463113421</izvorni_sadrzaj>
    <derivirana_varijabla naziv="DomainObject.Predmet.ProtustrankaFormatedOIB_1">  ALU - R j.d.o.o., OIB 17463113421</derivirana_varijabla>
  </DomainObject.Predmet.ProtustrankaFormatedOIB>
  <DomainObject.Predmet.ProtustrankaFormatedWithAdress>
    <izvorni_sadrzaj> ALU - R j.d.o.o., Matuljska 19c, 51211 Matulji</izvorni_sadrzaj>
    <derivirana_varijabla naziv="DomainObject.Predmet.ProtustrankaFormatedWithAdress_1"> ALU - R j.d.o.o., Matuljska 19c, 51211 Matulji</derivirana_varijabla>
  </DomainObject.Predmet.ProtustrankaFormatedWithAdress>
  <DomainObject.Predmet.ProtustrankaFormatedWithAdressOIB>
    <izvorni_sadrzaj> ALU - R j.d.o.o., OIB 17463113421, Matuljska 19c, 51211 Matulji</izvorni_sadrzaj>
    <derivirana_varijabla naziv="DomainObject.Predmet.ProtustrankaFormatedWithAdressOIB_1"> ALU - R j.d.o.o., OIB 17463113421, Matuljska 19c, 51211 Matulji</derivirana_varijabla>
  </DomainObject.Predmet.ProtustrankaFormatedWithAdressOIB>
  <DomainObject.Predmet.ProtustrankaWithAdress>
    <izvorni_sadrzaj>ALU - R j.d.o.o. Matuljska 19c, 51211 Matulji</izvorni_sadrzaj>
    <derivirana_varijabla naziv="DomainObject.Predmet.ProtustrankaWithAdress_1">ALU - R j.d.o.o. Matuljska 19c, 51211 Matulji</derivirana_varijabla>
  </DomainObject.Predmet.ProtustrankaWithAdress>
  <DomainObject.Predmet.ProtustrankaWithAdressOIB>
    <izvorni_sadrzaj>ALU - R j.d.o.o., OIB 17463113421, Matuljska 19c, 51211 Matulji</izvorni_sadrzaj>
    <derivirana_varijabla naziv="DomainObject.Predmet.ProtustrankaWithAdressOIB_1">ALU - R j.d.o.o., OIB 17463113421, Matuljska 19c, 51211 Matulji</derivirana_varijabla>
  </DomainObject.Predmet.ProtustrankaWithAdressOIB>
  <DomainObject.Predmet.ProtustrankaNazivFormated>
    <izvorni_sadrzaj>ALU - R j.d.o.o.</izvorni_sadrzaj>
    <derivirana_varijabla naziv="DomainObject.Predmet.ProtustrankaNazivFormated_1">ALU - R j.d.o.o.</derivirana_varijabla>
  </DomainObject.Predmet.ProtustrankaNazivFormated>
  <DomainObject.Predmet.ProtustrankaNazivFormatedOIB>
    <izvorni_sadrzaj>ALU - R j.d.o.o., OIB 17463113421</izvorni_sadrzaj>
    <derivirana_varijabla naziv="DomainObject.Predmet.ProtustrankaNazivFormatedOIB_1">ALU - R j.d.o.o., OIB 17463113421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 - R j.d.o.o.</item>
    </izvorni_sadrzaj>
    <derivirana_varijabla naziv="DomainObject.Predmet.ProtuStrankaListFormated_1">
      <item>ALU - R j.d.o.o.</item>
    </derivirana_varijabla>
  </DomainObject.Predmet.ProtuStrankaListFormated>
  <DomainObject.Predmet.ProtuStrankaListFormatedOIB>
    <izvorni_sadrzaj>
      <item>ALU - R j.d.o.o., OIB 17463113421</item>
    </izvorni_sadrzaj>
    <derivirana_varijabla naziv="DomainObject.Predmet.ProtuStrankaListFormatedOIB_1">
      <item>ALU - R j.d.o.o., OIB 17463113421</item>
    </derivirana_varijabla>
  </DomainObject.Predmet.ProtuStrankaListFormatedOIB>
  <DomainObject.Predmet.ProtuStrankaListFormatedWithAdress>
    <izvorni_sadrzaj>
      <item>ALU - R j.d.o.o., Matuljska 19c, 51211 Matulji</item>
    </izvorni_sadrzaj>
    <derivirana_varijabla naziv="DomainObject.Predmet.ProtuStrankaListFormatedWithAdress_1">
      <item>ALU - R j.d.o.o., Matuljska 19c, 51211 Matulji</item>
    </derivirana_varijabla>
  </DomainObject.Predmet.ProtuStrankaListFormatedWithAdress>
  <DomainObject.Predmet.ProtuStrankaListFormatedWithAdressOIB>
    <izvorni_sadrzaj>
      <item>ALU - R j.d.o.o., OIB 17463113421, Matuljska 19c, 51211 Matulji</item>
    </izvorni_sadrzaj>
    <derivirana_varijabla naziv="DomainObject.Predmet.ProtuStrankaListFormatedWithAdressOIB_1">
      <item>ALU - R j.d.o.o., OIB 17463113421, Matuljska 19c, 51211 Matulji</item>
    </derivirana_varijabla>
  </DomainObject.Predmet.ProtuStrankaListFormatedWithAdressOIB>
  <DomainObject.Predmet.ProtuStrankaListNazivFormated>
    <izvorni_sadrzaj>
      <item>ALU - R j.d.o.o.</item>
    </izvorni_sadrzaj>
    <derivirana_varijabla naziv="DomainObject.Predmet.ProtuStrankaListNazivFormated_1">
      <item>ALU - R j.d.o.o.</item>
    </derivirana_varijabla>
  </DomainObject.Predmet.ProtuStrankaListNazivFormated>
  <DomainObject.Predmet.ProtuStrankaListNazivFormatedOIB>
    <izvorni_sadrzaj>
      <item>ALU - R j.d.o.o., OIB 17463113421</item>
    </izvorni_sadrzaj>
    <derivirana_varijabla naziv="DomainObject.Predmet.ProtuStrankaListNazivFormatedOIB_1">
      <item>ALU - R j.d.o.o., OIB 17463113421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 - R j.d.o.o.</izvorni_sadrzaj>
    <derivirana_varijabla naziv="DomainObject.Predmet.ProtustrankaIDrugi_1">ALU - 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ALU - R j.d.o.o., OIB 17463113421, Matuljska 19c, 51211 Matulji</izvorni_sadrzaj>
    <derivirana_varijabla naziv="DomainObject.Predmet.ProtustrankaIDrugiAdressOIB_1">ALU - R j.d.o.o., OIB 17463113421, Matuljska 19c,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 - R j.d.o.o.</item>
    </izvorni_sadrzaj>
    <derivirana_varijabla naziv="DomainObject.Predmet.SudioniciListNaziv_1">
      <item>FINA  Rijeka</item>
      <item>ALU - R j.d.o.o.</item>
    </derivirana_varijabla>
  </DomainObject.Predmet.SudioniciListNaziv>
  <DomainObject.Predmet.SudioniciListAdressOIB>
    <izvorni_sadrzaj>
      <item>FINA  Rijeka, OIB 85821130368, Frana Kurelca 8,51000 Rijeka</item>
      <item>ALU - R j.d.o.o., OIB 17463113421, Matuljska 19c,51211 Matulji</item>
    </izvorni_sadrzaj>
    <derivirana_varijabla naziv="DomainObject.Predmet.SudioniciListAdressOIB_1">
      <item>FINA  Rijeka, OIB 85821130368, Frana Kurelca 8,51000 Rijeka</item>
      <item>ALU - R j.d.o.o., OIB 17463113421, Matuljska 19c,51211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17463113421</item>
    </izvorni_sadrzaj>
    <derivirana_varijabla naziv="DomainObject.Predmet.SudioniciListNazivOIB_1">
      <item>, OIB 85821130368</item>
      <item>, OIB 17463113421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St-405/2018-3</izvorni_sadrzaj>
    <derivirana_varijabla naziv="DomainObject.PredzadnjaOdlukaIzPredmeta.Oznaka_1">St-405/2018-3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EF36A-A7A2-4ED2-8E5B-488AACCC3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2721</properties:Characters>
  <properties:Lines>69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2018-12-03T11:47:00Z</dcterms:created>
  <dc:creator>Željka Matovina</dc:creator>
  <cp:lastModifiedBy>Željka Matovina</cp:lastModifiedBy>
  <cp:lastPrinted>2018-09-18T12:10:00Z</cp:lastPrinted>
  <dcterms:modified xmlns:xsi="http://www.w3.org/2001/XMLSchema-instance" xsi:type="dcterms:W3CDTF">2018-12-03T12:30:00Z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(405-18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