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6712" w14:paraId="68a6712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452FD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</w:t>
      </w:r>
      <w:r w:rsidR="009434CD">
        <w:t xml:space="preserve"> </w:t>
      </w:r>
      <w:r>
        <w:t>E</w:t>
      </w:r>
      <w:r w:rsidR="009434CD">
        <w:t xml:space="preserve"> </w:t>
      </w:r>
      <w:r>
        <w:t>P</w:t>
      </w:r>
      <w:r w:rsidR="009434CD">
        <w:t xml:space="preserve"> </w:t>
      </w:r>
      <w:r>
        <w:t>U</w:t>
      </w:r>
      <w:r w:rsidR="009434CD">
        <w:t xml:space="preserve"> </w:t>
      </w:r>
      <w:r>
        <w:t>B</w:t>
      </w:r>
      <w:r w:rsidR="009434CD">
        <w:t xml:space="preserve"> </w:t>
      </w:r>
      <w:r>
        <w:t>L</w:t>
      </w:r>
      <w:r w:rsidR="009434CD">
        <w:t xml:space="preserve"> </w:t>
      </w:r>
      <w:r>
        <w:t>I</w:t>
      </w:r>
      <w:r w:rsidR="009434CD">
        <w:t xml:space="preserve"> </w:t>
      </w:r>
      <w:r>
        <w:t>K</w:t>
      </w:r>
      <w:r w:rsidR="009434CD">
        <w:t xml:space="preserve"> </w:t>
      </w:r>
      <w:r>
        <w:t>A</w:t>
      </w:r>
      <w:r w:rsidR="009434CD">
        <w:t xml:space="preserve"> </w:t>
      </w:r>
      <w:r>
        <w:t xml:space="preserve"> H</w:t>
      </w:r>
      <w:r w:rsidR="009434CD">
        <w:t xml:space="preserve"> </w:t>
      </w:r>
      <w:r>
        <w:t>R</w:t>
      </w:r>
      <w:r w:rsidR="009434CD">
        <w:t xml:space="preserve"> </w:t>
      </w:r>
      <w:r>
        <w:t>V</w:t>
      </w:r>
      <w:r w:rsidR="009434CD">
        <w:t xml:space="preserve"> </w:t>
      </w:r>
      <w:r>
        <w:t>A</w:t>
      </w:r>
      <w:r w:rsidR="009434CD">
        <w:t xml:space="preserve"> </w:t>
      </w:r>
      <w:r>
        <w:t>T</w:t>
      </w:r>
      <w:r w:rsidR="009434CD">
        <w:t xml:space="preserve"> </w:t>
      </w:r>
      <w:r>
        <w:t>S</w:t>
      </w:r>
      <w:r w:rsidR="009434CD">
        <w:t xml:space="preserve"> </w:t>
      </w:r>
      <w:r>
        <w:t>K</w:t>
      </w:r>
      <w:r w:rsidR="009434CD">
        <w:t xml:space="preserve"> </w:t>
      </w:r>
      <w:r>
        <w:t>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stečajno</w:t>
      </w:r>
      <w:r w:rsidR="001A5987">
        <w:t>j sutkinji</w:t>
      </w:r>
      <w:r>
        <w:t xml:space="preserve"> Nadi Roso, u stečajnom predmetu </w:t>
      </w:r>
      <w:r w:rsidR="009434CD">
        <w:rPr>
          <w:b/>
        </w:rPr>
        <w:t xml:space="preserve">A-G DINAS d.o.o. za obradu drveta, usluge i trgovinu "u stečaju", </w:t>
      </w:r>
      <w:proofErr w:type="spellStart"/>
      <w:r w:rsidR="009434CD">
        <w:rPr>
          <w:b/>
        </w:rPr>
        <w:t>Beljevina</w:t>
      </w:r>
      <w:proofErr w:type="spellEnd"/>
      <w:r w:rsidR="009434CD">
        <w:rPr>
          <w:b/>
        </w:rPr>
        <w:t xml:space="preserve">, </w:t>
      </w:r>
      <w:proofErr w:type="spellStart"/>
      <w:r w:rsidR="009434CD">
        <w:rPr>
          <w:b/>
        </w:rPr>
        <w:t>Lj</w:t>
      </w:r>
      <w:proofErr w:type="spellEnd"/>
      <w:r w:rsidR="009434CD">
        <w:rPr>
          <w:b/>
        </w:rPr>
        <w:t>. Gaja 27, OIB: 80794569722, MBS: 050026145</w:t>
      </w:r>
      <w:r>
        <w:t xml:space="preserve">, dana </w:t>
      </w:r>
      <w:r w:rsidR="009434CD">
        <w:t>31. listopada 2018</w:t>
      </w:r>
      <w:r w:rsidR="001A5987">
        <w:t>. g.</w:t>
      </w:r>
      <w:r>
        <w:t>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9434CD">
        <w:rPr>
          <w:b/>
        </w:rPr>
        <w:t xml:space="preserve">A-G DINAS d.o.o. za obradu drveta, usluge i trgovinu "u stečaju", </w:t>
      </w:r>
      <w:proofErr w:type="spellStart"/>
      <w:r w:rsidR="009434CD">
        <w:rPr>
          <w:b/>
        </w:rPr>
        <w:t>Beljevina</w:t>
      </w:r>
      <w:proofErr w:type="spellEnd"/>
      <w:r w:rsidR="009434CD">
        <w:rPr>
          <w:b/>
        </w:rPr>
        <w:t xml:space="preserve">, </w:t>
      </w:r>
      <w:proofErr w:type="spellStart"/>
      <w:r w:rsidR="009434CD">
        <w:rPr>
          <w:b/>
        </w:rPr>
        <w:t>Lj</w:t>
      </w:r>
      <w:proofErr w:type="spellEnd"/>
      <w:r w:rsidR="009434CD">
        <w:rPr>
          <w:b/>
        </w:rPr>
        <w:t>. Gaja 27, OIB: 80794569722, MBS: 050026145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I višeg isplatnog reda u iznosu od </w:t>
      </w:r>
      <w:r w:rsidR="00466093">
        <w:t>1.395.000,00</w:t>
      </w:r>
      <w:r w:rsidR="00452FDA">
        <w:t xml:space="preserve"> kn što predstavlja </w:t>
      </w:r>
      <w:r w:rsidR="00466093">
        <w:t>12,4065</w:t>
      </w:r>
      <w:r w:rsidR="00452FDA">
        <w:t>%</w:t>
      </w:r>
      <w:r w:rsidR="00466093">
        <w:t xml:space="preserve"> ukupno priznatih </w:t>
      </w:r>
      <w:r w:rsidR="008247BC">
        <w:t>tražbina vjerovnika I višeg isplatnog reda.</w:t>
      </w:r>
      <w:r w:rsidR="004C5037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466093">
        <w:rPr>
          <w:b/>
        </w:rPr>
        <w:t>5. prosinac 2018.</w:t>
      </w:r>
      <w:r w:rsidR="008247BC">
        <w:rPr>
          <w:b/>
        </w:rPr>
        <w:t xml:space="preserve"> g. u 10,</w:t>
      </w:r>
      <w:r w:rsidR="00466093">
        <w:rPr>
          <w:b/>
        </w:rPr>
        <w:t>45</w:t>
      </w:r>
      <w:r w:rsidRPr="001A5987">
        <w:rPr>
          <w:b/>
        </w:rPr>
        <w:t xml:space="preserve"> sati</w:t>
      </w:r>
      <w:r>
        <w:t xml:space="preserve">, soba br. </w:t>
      </w:r>
      <w:r w:rsidR="00466093">
        <w:t>36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9434CD">
        <w:t>31. listopada 2018.</w:t>
      </w:r>
      <w:r w:rsidR="008247BC">
        <w:t xml:space="preserve"> g.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466093">
        <w:t>Boja Stanković</w:t>
      </w:r>
    </w:p>
    <w:p w:rsidRDefault="00201E03" w:rsidP="00201E03" w:rsidR="00201E03">
      <w:pPr>
        <w:pStyle w:val="Tijeloteksta"/>
        <w:ind w:left="360"/>
      </w:pPr>
      <w:r>
        <w:t xml:space="preserve">2. ŽDO </w:t>
      </w:r>
      <w:r w:rsidR="00F933C4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uz prijedlog st. uprav. od </w:t>
      </w:r>
      <w:r w:rsidR="00466093">
        <w:t>17.10.2018. g. s diobnim popisom – u spisu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466093">
        <w:t>5.12.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BD0832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8D2" w:rsidR="002C68D2">
      <w:r>
        <w:separator/>
      </w:r>
    </w:p>
  </w:endnote>
  <w:endnote w:id="0" w:type="continuationSeparator">
    <w:p w:rsidRDefault="002C68D2" w:rsidR="002C6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8D2" w:rsidR="002C68D2">
      <w:r>
        <w:separator/>
      </w:r>
    </w:p>
  </w:footnote>
  <w:footnote w:id="0" w:type="continuationSeparator">
    <w:p w:rsidRDefault="002C68D2" w:rsidR="002C6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34CD" w:rsidP="00714A25" w:rsidR="00714A25" w:rsidRPr="00847790">
    <w:pPr>
      <w:jc w:val="right"/>
      <w:rPr>
        <w:rStyle w:val="Naglaeno"/>
        <w:b w:val="false"/>
        <w:bCs w:val="false"/>
      </w:rPr>
    </w:pPr>
    <w:r>
      <w:t>Broj: 6 St-13/15-</w:t>
    </w:r>
    <w:r w:rsidR="00466093">
      <w:t>191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D0A82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55E1A"/>
    <w:rsid w:val="00291B9C"/>
    <w:rsid w:val="002C68D2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52FDA"/>
    <w:rsid w:val="00466093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434CD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41F79"/>
    <w:rsid w:val="00B61475"/>
    <w:rsid w:val="00BB36BB"/>
    <w:rsid w:val="00BC33DE"/>
    <w:rsid w:val="00BD0832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8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08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08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8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8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8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08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08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8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8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St-13/2015-185</izvorni_sadrzaj>
    <derivirana_varijabla naziv="DomainObject.PredzadnjaOdlukaIzPredmeta.Oznaka_1">St-13/2015-185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C35560-FD0F-409F-9626-CB2C4218C7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899</properties:Characters>
  <properties:Lines>62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2018-10-31T10:56:00Z</dcterms:created>
  <dc:creator>hermanj</dc:creator>
  <cp:lastModifiedBy>Danijela Sekulić</cp:lastModifiedBy>
  <cp:lastPrinted>2018-10-31T10:58:00Z</cp:lastPrinted>
  <dcterms:modified xmlns:xsi="http://www.w3.org/2001/XMLSchema-instance" xsi:type="dcterms:W3CDTF">2018-10-31T10:59:00Z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(ZAVRŠNO ROČIŠTE + SUGLAS. AG DINAS.docx)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