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c9129" w14:paraId="27c9129" w:rsidRDefault="00513605" w:rsidP="00A91121" w:rsidR="00513605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St-325/15-7</w:t>
      </w:r>
    </w:p>
    <w:p w:rsidRDefault="00513605" w:rsidP="0070234E" w:rsidR="00513605">
      <w:pPr>
        <w:tabs>
          <w:tab w:pos="8339" w:val="left"/>
        </w:tabs>
      </w:pPr>
      <w:r>
        <w:tab/>
      </w:r>
    </w:p>
    <w:p w:rsidRDefault="00513605" w:rsidP="00BF3D61" w:rsidR="00513605">
      <w:pPr>
        <w:jc w:val="center"/>
      </w:pPr>
    </w:p>
    <w:p w:rsidRDefault="00513605" w:rsidP="00BF3D61" w:rsidR="00513605" w:rsidRPr="008C3132">
      <w:pPr>
        <w:jc w:val="center"/>
      </w:pPr>
    </w:p>
    <w:p w:rsidRDefault="00513605" w:rsidP="00952B68" w:rsidR="00513605" w:rsidRPr="008C3132">
      <w:r w:rsidRPr="008C3132">
        <w:t>REPUBLIKA HRVATSKA</w:t>
      </w:r>
    </w:p>
    <w:p w:rsidRDefault="00513605" w:rsidP="00952B68" w:rsidR="00513605">
      <w:r w:rsidRPr="008C3132">
        <w:t>TRGOVAČKI SUD U ZADRU</w:t>
      </w:r>
    </w:p>
    <w:p w:rsidRDefault="00513605" w:rsidP="00952B68" w:rsidR="00513605">
      <w:r>
        <w:t>Dr. Franje Tuđmana 35.</w:t>
      </w:r>
    </w:p>
    <w:p w:rsidRDefault="00513605" w:rsidP="00952B68" w:rsidR="00513605"/>
    <w:p w:rsidRDefault="00513605" w:rsidP="00952B68" w:rsidR="00513605"/>
    <w:p w:rsidRDefault="00513605" w:rsidP="008C3132" w:rsidR="00513605" w:rsidRPr="008C3132">
      <w:pPr>
        <w:jc w:val="center"/>
      </w:pPr>
      <w:r>
        <w:t xml:space="preserve">U  I M E  R E P U B L I K E  H R V A T S K E </w:t>
      </w:r>
    </w:p>
    <w:p w:rsidRDefault="00513605" w:rsidP="00106EA8" w:rsidR="00513605" w:rsidRPr="008C3132">
      <w:pPr>
        <w:jc w:val="both"/>
      </w:pPr>
    </w:p>
    <w:p w:rsidRDefault="00513605" w:rsidP="001A4E75" w:rsidR="00513605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513605" w:rsidP="005440C2" w:rsidR="00513605"/>
    <w:p w:rsidRDefault="00513605" w:rsidP="005440C2" w:rsidR="00513605" w:rsidRPr="008C3132"/>
    <w:p w:rsidRDefault="00513605" w:rsidP="008D4452" w:rsidR="00513605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2. studenog 2015. za provedbu skraćenoga stečajnog postupka</w:t>
      </w:r>
      <w:r w:rsidRPr="008C3132">
        <w:t xml:space="preserve"> nad dužnikom</w:t>
      </w:r>
      <w:r>
        <w:t xml:space="preserve"> FINISTRAL d.o.o., Zadar, Put Bokanjca </w:t>
      </w:r>
      <w:smartTag w:element="metricconverter" w:uri="urn:schemas-microsoft-com:office:smarttags">
        <w:smartTagPr>
          <w:attr w:val="42 A" w:name="ProductID"/>
        </w:smartTagPr>
        <w:r>
          <w:t>42 A</w:t>
        </w:r>
      </w:smartTag>
      <w:r>
        <w:t>, OIB 40955268291</w:t>
      </w:r>
      <w:r w:rsidRPr="00AB42D5">
        <w:t xml:space="preserve">, </w:t>
      </w:r>
      <w:r w:rsidRPr="008C3132">
        <w:t xml:space="preserve">dana </w:t>
      </w:r>
      <w:r>
        <w:t>6. travnja 2016.</w:t>
      </w:r>
    </w:p>
    <w:p w:rsidRDefault="00513605" w:rsidP="00316882" w:rsidR="00513605" w:rsidRPr="008C3132">
      <w:pPr>
        <w:jc w:val="both"/>
      </w:pPr>
    </w:p>
    <w:p w:rsidRDefault="00513605" w:rsidP="005440C2" w:rsidR="00513605" w:rsidRPr="008C3132">
      <w:pPr>
        <w:jc w:val="center"/>
      </w:pPr>
      <w:r w:rsidRPr="008C3132">
        <w:t>r i j e š i o  j e</w:t>
      </w:r>
    </w:p>
    <w:p w:rsidRDefault="00513605" w:rsidP="00681B9D" w:rsidR="00513605" w:rsidRPr="008C3132"/>
    <w:p w:rsidRDefault="00513605" w:rsidP="00AB42D5" w:rsidR="00513605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FINISTRAL d.o.o., Zadar, Put Bokanjca </w:t>
      </w:r>
      <w:smartTag w:element="metricconverter" w:uri="urn:schemas-microsoft-com:office:smarttags">
        <w:smartTagPr>
          <w:attr w:val="42 A" w:name="ProductID"/>
        </w:smartTagPr>
        <w:r>
          <w:t>42 A</w:t>
        </w:r>
      </w:smartTag>
      <w:r>
        <w:t xml:space="preserve">, OIB 40955268291 s danom 6. travnja 2016. u </w:t>
      </w:r>
      <w:r w:rsidR="00DA5590">
        <w:t>12,50</w:t>
      </w:r>
      <w:r>
        <w:t xml:space="preserve"> sati kada će se ovo rješenje objaviti na mrežnoj stranici e-Oglasna ploča suda.</w:t>
      </w:r>
    </w:p>
    <w:p w:rsidRDefault="00513605" w:rsidP="00193657" w:rsidR="00513605" w:rsidRPr="002B5AAE">
      <w:pPr>
        <w:ind w:hanging="705" w:left="705"/>
        <w:jc w:val="both"/>
      </w:pPr>
    </w:p>
    <w:p w:rsidRDefault="00513605" w:rsidP="00E41244" w:rsidR="00513605">
      <w:pPr>
        <w:ind w:hanging="705" w:left="705"/>
        <w:jc w:val="both"/>
      </w:pPr>
      <w:r w:rsidRPr="002B5AAE">
        <w:t>I</w:t>
      </w:r>
      <w:r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 w:rsidRPr="00E87C8C">
        <w:t>HRVOJE KRALJIČKOVIĆ iz Zagreba, Trg hrvatskih velikana 4, OIB: 63875916042</w:t>
      </w:r>
      <w:r>
        <w:t>.</w:t>
      </w:r>
    </w:p>
    <w:p w:rsidRDefault="00513605" w:rsidP="00E41244" w:rsidR="00513605" w:rsidRPr="002B5AAE">
      <w:pPr>
        <w:ind w:hanging="705" w:left="705"/>
        <w:jc w:val="both"/>
      </w:pPr>
    </w:p>
    <w:p w:rsidRDefault="00513605" w:rsidP="00193657" w:rsidR="00513605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FINISTRAL d.o.o., Zadar, Put Bokanjca </w:t>
      </w:r>
      <w:smartTag w:element="metricconverter" w:uri="urn:schemas-microsoft-com:office:smarttags">
        <w:smartTagPr>
          <w:attr w:val="42 A" w:name="ProductID"/>
        </w:smartTagPr>
        <w:r>
          <w:t>42 A</w:t>
        </w:r>
      </w:smartTag>
      <w:r>
        <w:t>, OIB 40955268291.</w:t>
      </w:r>
    </w:p>
    <w:p w:rsidRDefault="00513605" w:rsidP="00193657" w:rsidR="00513605">
      <w:pPr>
        <w:ind w:hanging="705" w:left="705"/>
        <w:jc w:val="both"/>
      </w:pPr>
    </w:p>
    <w:p w:rsidRDefault="00513605" w:rsidP="00193657" w:rsidR="00513605" w:rsidRPr="002B5AAE">
      <w:pPr>
        <w:ind w:hanging="705" w:left="705"/>
        <w:jc w:val="both"/>
      </w:pPr>
      <w:r>
        <w:t xml:space="preserve">IV.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         postupka iz čl. 111</w:t>
      </w:r>
      <w:r w:rsidRPr="002B5AAE">
        <w:t>. S</w:t>
      </w:r>
      <w:r>
        <w:t>tečajnog zakona.</w:t>
      </w:r>
    </w:p>
    <w:p w:rsidRDefault="00513605" w:rsidP="00193657" w:rsidR="00513605" w:rsidRPr="002B5AAE">
      <w:pPr>
        <w:jc w:val="both"/>
      </w:pPr>
    </w:p>
    <w:p w:rsidRDefault="00513605" w:rsidP="00193657" w:rsidR="00513605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513605" w:rsidP="00193657" w:rsidR="00513605" w:rsidRPr="002B5AAE">
      <w:pPr>
        <w:ind w:hanging="705" w:left="705"/>
        <w:jc w:val="both"/>
      </w:pPr>
    </w:p>
    <w:p w:rsidRDefault="00513605" w:rsidP="009D6B95" w:rsidR="00513605" w:rsidRPr="002B5AAE">
      <w:pPr>
        <w:ind w:hanging="709" w:left="709"/>
        <w:jc w:val="both"/>
      </w:pPr>
      <w:r w:rsidRPr="002B5AAE">
        <w:t>V</w:t>
      </w:r>
      <w:r>
        <w:t xml:space="preserve">I.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513605" w:rsidP="00193657" w:rsidR="00513605" w:rsidRPr="00B604B0">
      <w:pPr>
        <w:jc w:val="both"/>
        <w:rPr>
          <w:b/>
        </w:rPr>
      </w:pPr>
    </w:p>
    <w:p w:rsidRDefault="00513605" w:rsidP="00927608" w:rsidR="00513605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podmiriti nastale troškove stečajnog postupka, a neiskorišteni iznos uplati u Fond za namirenje troškova stečajnog postupka iz čl. 111. Stečajnog zakona. </w:t>
      </w:r>
    </w:p>
    <w:p w:rsidRDefault="00513605" w:rsidP="00927608" w:rsidR="00513605" w:rsidRPr="00572080">
      <w:pPr>
        <w:ind w:hanging="705" w:left="705"/>
        <w:jc w:val="both"/>
      </w:pPr>
    </w:p>
    <w:p w:rsidRDefault="00513605" w:rsidP="00193657" w:rsidR="00513605" w:rsidRPr="002B5AAE">
      <w:pPr>
        <w:jc w:val="center"/>
      </w:pPr>
      <w:r w:rsidRPr="002B5AAE">
        <w:t>Obrazloženje</w:t>
      </w:r>
    </w:p>
    <w:p w:rsidRDefault="00513605" w:rsidP="00193657" w:rsidR="00513605" w:rsidRPr="002B5AAE">
      <w:pPr>
        <w:jc w:val="center"/>
        <w:rPr>
          <w:b/>
        </w:rPr>
      </w:pPr>
    </w:p>
    <w:p w:rsidRDefault="00513605" w:rsidP="000E3B4A" w:rsidR="00513605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2. studenog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128. st" w:name="ProductID"/>
        </w:smartTagPr>
        <w:r>
          <w:t>444. st</w:t>
        </w:r>
      </w:smartTag>
      <w:r>
        <w:t>. 1. Stečajnog zakona (Narodne novine broj 71/15, dalje u tekstu: SZ). U zahtjevu u bitnome navodi da na dan 1</w:t>
      </w:r>
      <w:r w:rsidRPr="00B604B0">
        <w:t xml:space="preserve">. rujna 2015. dužnik u Očevidniku redoslijeda osnova za plaćanje ima evidentirane neizvršene osnove za plaćanje u neprekinutom razdoblju od </w:t>
      </w:r>
      <w:r>
        <w:t xml:space="preserve">1329 </w:t>
      </w:r>
      <w:r w:rsidRPr="00B604B0">
        <w:t xml:space="preserve">dana u ukupnom iznosu od </w:t>
      </w:r>
      <w:r>
        <w:t xml:space="preserve">140.938,94 </w:t>
      </w:r>
      <w:r w:rsidRPr="00B604B0">
        <w:t>kuna, da nema zaposlenih</w:t>
      </w:r>
      <w:r>
        <w:t xml:space="preserve">, ima otvoren račun kod Erste &amp; Steiermarkische bank d.d.,  </w:t>
      </w:r>
      <w:r w:rsidRPr="00B604B0">
        <w:t>kao i da nema zaplijenjenih sredstava na ime predujma za namirenje troškova stečajnog postupka.</w:t>
      </w:r>
    </w:p>
    <w:p w:rsidRDefault="00513605" w:rsidP="000E3B4A" w:rsidR="00513605" w:rsidRPr="00B604B0">
      <w:pPr>
        <w:ind w:firstLine="720"/>
        <w:jc w:val="both"/>
      </w:pPr>
    </w:p>
    <w:p w:rsidRDefault="00513605" w:rsidP="000E3B4A" w:rsidR="00513605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11. veljače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513605" w:rsidP="000E3B4A" w:rsidR="00513605" w:rsidRPr="002B5AAE">
      <w:pPr>
        <w:ind w:firstLine="708"/>
        <w:jc w:val="both"/>
      </w:pPr>
    </w:p>
    <w:p w:rsidRDefault="00513605" w:rsidP="000E3B4A" w:rsidR="00513605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513605" w:rsidP="000E3B4A" w:rsidR="00513605">
      <w:pPr>
        <w:ind w:firstLine="708"/>
        <w:jc w:val="both"/>
      </w:pPr>
    </w:p>
    <w:p w:rsidRDefault="00513605" w:rsidP="000E3B4A" w:rsidR="00513605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513605" w:rsidP="000E3B4A" w:rsidR="00513605"/>
    <w:p w:rsidRDefault="00513605" w:rsidP="000E3B4A" w:rsidR="00513605" w:rsidRPr="002B5AAE">
      <w:pPr>
        <w:jc w:val="both"/>
      </w:pPr>
    </w:p>
    <w:p w:rsidRDefault="00513605" w:rsidP="00963A63" w:rsidR="00513605">
      <w:pPr>
        <w:jc w:val="center"/>
      </w:pPr>
      <w:r w:rsidRPr="00240F6B">
        <w:t xml:space="preserve">U Zadru, </w:t>
      </w:r>
      <w:r>
        <w:t>dana 6. travnja 2016.</w:t>
      </w:r>
    </w:p>
    <w:p w:rsidRDefault="00513605" w:rsidP="00963A63" w:rsidR="00513605">
      <w:pPr>
        <w:jc w:val="center"/>
      </w:pPr>
    </w:p>
    <w:p w:rsidRDefault="00513605" w:rsidP="00A144C6" w:rsidR="00513605" w:rsidRPr="00240F6B">
      <w:pPr>
        <w:ind w:firstLine="708" w:left="5664"/>
        <w:jc w:val="center"/>
      </w:pPr>
      <w:r>
        <w:t xml:space="preserve">                Sudska savjetnica                                                                                         </w:t>
      </w:r>
    </w:p>
    <w:p w:rsidRDefault="00513605" w:rsidP="00963A63" w:rsidR="0051360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Katarina Miletić</w:t>
      </w:r>
      <w:r>
        <w:tab/>
      </w:r>
      <w:r>
        <w:tab/>
      </w:r>
      <w:r>
        <w:tab/>
      </w:r>
    </w:p>
    <w:p w:rsidRDefault="00513605" w:rsidP="00963A63" w:rsidR="00513605" w:rsidRPr="002A5030">
      <w:pPr>
        <w:jc w:val="both"/>
      </w:pPr>
      <w:r>
        <w:tab/>
      </w:r>
      <w:r>
        <w:tab/>
      </w:r>
    </w:p>
    <w:p w:rsidRDefault="00513605" w:rsidP="009E23FC" w:rsidR="00513605">
      <w:pPr>
        <w:jc w:val="both"/>
      </w:pPr>
      <w:r>
        <w:t>POUKA O PRAVNOM LIJEKU</w:t>
      </w:r>
    </w:p>
    <w:p w:rsidRDefault="00513605" w:rsidP="009E23FC" w:rsidR="00513605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sudac pojedinac ovog suda (čl. 436. SZ-a). Žalba ne odgađa provedbu rješenja. </w:t>
      </w:r>
    </w:p>
    <w:p w:rsidRDefault="00513605" w:rsidP="009E23FC" w:rsidR="00513605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513605" w:rsidP="009E23FC" w:rsidR="00513605"/>
    <w:p w:rsidRDefault="00513605" w:rsidP="000E3B4A" w:rsidR="00513605"/>
    <w:p w:rsidRDefault="00513605" w:rsidP="000E3B4A" w:rsidR="00513605">
      <w:pPr>
        <w:jc w:val="both"/>
      </w:pPr>
    </w:p>
    <w:p w:rsidRDefault="00513605" w:rsidP="000E3B4A" w:rsidR="00513605" w:rsidRPr="00240F6B">
      <w:pPr>
        <w:ind w:firstLine="360"/>
        <w:jc w:val="both"/>
      </w:pPr>
      <w:r w:rsidRPr="00240F6B">
        <w:lastRenderedPageBreak/>
        <w:t>DNA:</w:t>
      </w:r>
    </w:p>
    <w:p w:rsidRDefault="00513605" w:rsidP="000E3B4A" w:rsidR="00513605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513605" w:rsidP="000E3B4A" w:rsidR="00513605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513605" w:rsidP="000E3B4A" w:rsidR="00513605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513605" w:rsidP="000E3B4A" w:rsidR="00513605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513605" w:rsidP="000E3B4A" w:rsidR="00513605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 Ante Starčevića 9.,</w:t>
      </w:r>
    </w:p>
    <w:p w:rsidRDefault="00513605" w:rsidP="000E3B4A" w:rsidR="00513605">
      <w:pPr>
        <w:numPr>
          <w:ilvl w:val="0"/>
          <w:numId w:val="4"/>
        </w:numPr>
      </w:pPr>
      <w:r>
        <w:t>Općinskom sudu u Zadru,</w:t>
      </w:r>
    </w:p>
    <w:p w:rsidRDefault="00513605" w:rsidP="000E3B4A" w:rsidR="00513605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513605" w:rsidP="000E3B4A" w:rsidR="00513605" w:rsidRPr="00240F6B">
      <w:pPr>
        <w:pStyle w:val="Odlomakpopisa"/>
        <w:numPr>
          <w:ilvl w:val="0"/>
          <w:numId w:val="4"/>
        </w:numPr>
      </w:pPr>
      <w:r>
        <w:t>Lučkoj kapetaniji-registru brodova, Liburnska obala 8.,</w:t>
      </w:r>
    </w:p>
    <w:p w:rsidRDefault="00513605" w:rsidP="000E3B4A" w:rsidR="00513605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provedbe,</w:t>
      </w:r>
    </w:p>
    <w:p w:rsidRDefault="00513605" w:rsidP="000E3B4A" w:rsidR="00513605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513605" w:rsidP="000E3B4A" w:rsidR="00513605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513605" w:rsidP="000E3B4A" w:rsidR="00513605">
      <w:pPr>
        <w:numPr>
          <w:ilvl w:val="0"/>
          <w:numId w:val="4"/>
        </w:numPr>
      </w:pPr>
      <w:r>
        <w:t>e-Oglasna ploča suda,</w:t>
      </w:r>
    </w:p>
    <w:p w:rsidRDefault="00513605" w:rsidP="000E3B4A" w:rsidR="00513605">
      <w:pPr>
        <w:numPr>
          <w:ilvl w:val="0"/>
          <w:numId w:val="4"/>
        </w:numPr>
      </w:pPr>
      <w:r>
        <w:t>Pisarnici ovog suda,</w:t>
      </w:r>
    </w:p>
    <w:p w:rsidRDefault="00513605" w:rsidP="000E3B4A" w:rsidR="00513605" w:rsidRPr="00240F6B">
      <w:pPr>
        <w:numPr>
          <w:ilvl w:val="0"/>
          <w:numId w:val="4"/>
        </w:numPr>
      </w:pPr>
      <w:r>
        <w:t>U spis.</w:t>
      </w:r>
    </w:p>
    <w:p w:rsidRDefault="00513605" w:rsidP="000E3B4A" w:rsidR="00513605" w:rsidRPr="002B5AAE">
      <w:pPr>
        <w:jc w:val="both"/>
      </w:pPr>
    </w:p>
    <w:p w:rsidRDefault="00513605" w:rsidP="000E3B4A" w:rsidR="00513605" w:rsidRPr="002B5AAE">
      <w:pPr>
        <w:ind w:hanging="705" w:left="705"/>
        <w:jc w:val="both"/>
      </w:pPr>
    </w:p>
    <w:p w:rsidRDefault="00513605" w:rsidP="000E3B4A" w:rsidR="00513605">
      <w:pPr>
        <w:ind w:hanging="705" w:left="705"/>
        <w:jc w:val="both"/>
      </w:pPr>
    </w:p>
    <w:p w:rsidRDefault="00513605" w:rsidP="000E3B4A" w:rsidR="00513605" w:rsidRPr="002B5AAE">
      <w:pPr>
        <w:ind w:hanging="705" w:left="705"/>
        <w:jc w:val="both"/>
      </w:pPr>
    </w:p>
    <w:p w:rsidRDefault="00513605" w:rsidP="000E3B4A" w:rsidR="00513605">
      <w:pPr>
        <w:ind w:hanging="705" w:left="705"/>
        <w:jc w:val="both"/>
      </w:pPr>
    </w:p>
    <w:p w:rsidRDefault="00513605" w:rsidP="00193657" w:rsidR="00513605">
      <w:pPr>
        <w:ind w:hanging="705" w:left="705"/>
        <w:jc w:val="both"/>
      </w:pPr>
    </w:p>
    <w:sectPr w:rsidSect="00BE1154" w:rsidR="00513605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2CDE" w:rsidR="00212CDE">
      <w:r>
        <w:separator/>
      </w:r>
    </w:p>
  </w:endnote>
  <w:endnote w:id="0" w:type="continuationSeparator">
    <w:p w:rsidRDefault="00212CDE" w:rsidR="00212C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2CDE" w:rsidR="00212CDE">
      <w:r>
        <w:separator/>
      </w:r>
    </w:p>
  </w:footnote>
  <w:footnote w:id="0" w:type="continuationSeparator">
    <w:p w:rsidRDefault="00212CDE" w:rsidR="00212C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3605" w:rsidP="00E37B9D" w:rsidR="005136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3605" w:rsidR="0051360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3605" w:rsidP="00E37B9D" w:rsidR="005136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523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13605" w:rsidP="00B306A6" w:rsidR="00513605" w:rsidRPr="00BE1154">
    <w:pPr>
      <w:pStyle w:val="Zaglavlje"/>
      <w:jc w:val="right"/>
    </w:pPr>
    <w:r w:rsidRPr="00AB42D5">
      <w:t>Poslovni broj: 5</w:t>
    </w:r>
    <w:r>
      <w:t xml:space="preserve"> St-325/15-7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066E6"/>
    <w:rsid w:val="0001684A"/>
    <w:rsid w:val="00017BA9"/>
    <w:rsid w:val="00021839"/>
    <w:rsid w:val="00021B7C"/>
    <w:rsid w:val="00024FE0"/>
    <w:rsid w:val="00036DB3"/>
    <w:rsid w:val="00045386"/>
    <w:rsid w:val="0005623D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0F5F07"/>
    <w:rsid w:val="001030FD"/>
    <w:rsid w:val="0010473C"/>
    <w:rsid w:val="00104AC8"/>
    <w:rsid w:val="001062F4"/>
    <w:rsid w:val="00106EA8"/>
    <w:rsid w:val="001357C2"/>
    <w:rsid w:val="00147DE6"/>
    <w:rsid w:val="00150192"/>
    <w:rsid w:val="0015425E"/>
    <w:rsid w:val="00157784"/>
    <w:rsid w:val="00171FB9"/>
    <w:rsid w:val="001742EE"/>
    <w:rsid w:val="00180627"/>
    <w:rsid w:val="00193657"/>
    <w:rsid w:val="001A277B"/>
    <w:rsid w:val="001A4E75"/>
    <w:rsid w:val="001A512D"/>
    <w:rsid w:val="001A6833"/>
    <w:rsid w:val="001A68E8"/>
    <w:rsid w:val="001C2B01"/>
    <w:rsid w:val="001C2BC7"/>
    <w:rsid w:val="001C4ED0"/>
    <w:rsid w:val="001C53DB"/>
    <w:rsid w:val="001E5DED"/>
    <w:rsid w:val="00200A63"/>
    <w:rsid w:val="00206428"/>
    <w:rsid w:val="00212CDE"/>
    <w:rsid w:val="00213FC6"/>
    <w:rsid w:val="0021518B"/>
    <w:rsid w:val="00220212"/>
    <w:rsid w:val="00240F6B"/>
    <w:rsid w:val="00251DB9"/>
    <w:rsid w:val="00254DBF"/>
    <w:rsid w:val="002626AB"/>
    <w:rsid w:val="002765A5"/>
    <w:rsid w:val="00277155"/>
    <w:rsid w:val="0028523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86BE4"/>
    <w:rsid w:val="00393A5F"/>
    <w:rsid w:val="003A3FA2"/>
    <w:rsid w:val="003A4BB1"/>
    <w:rsid w:val="003B1717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257A"/>
    <w:rsid w:val="00445D48"/>
    <w:rsid w:val="00446E60"/>
    <w:rsid w:val="004514CA"/>
    <w:rsid w:val="004647EF"/>
    <w:rsid w:val="004864B0"/>
    <w:rsid w:val="004926D6"/>
    <w:rsid w:val="004949BE"/>
    <w:rsid w:val="0049523C"/>
    <w:rsid w:val="004A3CF5"/>
    <w:rsid w:val="004A5D4D"/>
    <w:rsid w:val="004B703D"/>
    <w:rsid w:val="004C2509"/>
    <w:rsid w:val="004C2D99"/>
    <w:rsid w:val="004C4B52"/>
    <w:rsid w:val="004C7182"/>
    <w:rsid w:val="004C72D2"/>
    <w:rsid w:val="004E498B"/>
    <w:rsid w:val="004F022B"/>
    <w:rsid w:val="005062B5"/>
    <w:rsid w:val="00513605"/>
    <w:rsid w:val="00531A9C"/>
    <w:rsid w:val="00535A37"/>
    <w:rsid w:val="005439BE"/>
    <w:rsid w:val="005440C2"/>
    <w:rsid w:val="00544CDB"/>
    <w:rsid w:val="00552ACF"/>
    <w:rsid w:val="00571AD1"/>
    <w:rsid w:val="00572080"/>
    <w:rsid w:val="00574D98"/>
    <w:rsid w:val="005759FC"/>
    <w:rsid w:val="00582532"/>
    <w:rsid w:val="00583030"/>
    <w:rsid w:val="00584E27"/>
    <w:rsid w:val="00597207"/>
    <w:rsid w:val="005A6FA9"/>
    <w:rsid w:val="005B7899"/>
    <w:rsid w:val="005D1971"/>
    <w:rsid w:val="005E264F"/>
    <w:rsid w:val="005E68D8"/>
    <w:rsid w:val="005F005F"/>
    <w:rsid w:val="005F46A2"/>
    <w:rsid w:val="00611162"/>
    <w:rsid w:val="00614882"/>
    <w:rsid w:val="00624EE7"/>
    <w:rsid w:val="00635E90"/>
    <w:rsid w:val="006452F2"/>
    <w:rsid w:val="0066155F"/>
    <w:rsid w:val="00670B34"/>
    <w:rsid w:val="00670F33"/>
    <w:rsid w:val="00672754"/>
    <w:rsid w:val="00681B49"/>
    <w:rsid w:val="00681B9D"/>
    <w:rsid w:val="006919B3"/>
    <w:rsid w:val="006961A1"/>
    <w:rsid w:val="00697037"/>
    <w:rsid w:val="006A0EBB"/>
    <w:rsid w:val="006A5EFE"/>
    <w:rsid w:val="006B4E61"/>
    <w:rsid w:val="006B5DE1"/>
    <w:rsid w:val="006C11B7"/>
    <w:rsid w:val="006D47A2"/>
    <w:rsid w:val="0070234E"/>
    <w:rsid w:val="00710AB0"/>
    <w:rsid w:val="007206CE"/>
    <w:rsid w:val="00722809"/>
    <w:rsid w:val="0072570A"/>
    <w:rsid w:val="0075628E"/>
    <w:rsid w:val="00785980"/>
    <w:rsid w:val="007B7CA5"/>
    <w:rsid w:val="007C0700"/>
    <w:rsid w:val="007C23B7"/>
    <w:rsid w:val="007D76E3"/>
    <w:rsid w:val="00815CA8"/>
    <w:rsid w:val="00821286"/>
    <w:rsid w:val="008276F1"/>
    <w:rsid w:val="008455B6"/>
    <w:rsid w:val="008503D7"/>
    <w:rsid w:val="00851237"/>
    <w:rsid w:val="00862CC5"/>
    <w:rsid w:val="0086670C"/>
    <w:rsid w:val="008B5890"/>
    <w:rsid w:val="008C078D"/>
    <w:rsid w:val="008C3132"/>
    <w:rsid w:val="008D4452"/>
    <w:rsid w:val="008D64DC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3F12"/>
    <w:rsid w:val="0095599B"/>
    <w:rsid w:val="00957499"/>
    <w:rsid w:val="00963A63"/>
    <w:rsid w:val="00974B89"/>
    <w:rsid w:val="00976307"/>
    <w:rsid w:val="0098648A"/>
    <w:rsid w:val="009948D5"/>
    <w:rsid w:val="00994944"/>
    <w:rsid w:val="009A19E8"/>
    <w:rsid w:val="009B1C85"/>
    <w:rsid w:val="009C0D3D"/>
    <w:rsid w:val="009D6B95"/>
    <w:rsid w:val="009E23FC"/>
    <w:rsid w:val="00A01095"/>
    <w:rsid w:val="00A13C19"/>
    <w:rsid w:val="00A144C6"/>
    <w:rsid w:val="00A241EB"/>
    <w:rsid w:val="00A269D4"/>
    <w:rsid w:val="00A5362F"/>
    <w:rsid w:val="00A61301"/>
    <w:rsid w:val="00A725FD"/>
    <w:rsid w:val="00A73C9A"/>
    <w:rsid w:val="00A77C8E"/>
    <w:rsid w:val="00A817A3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306A6"/>
    <w:rsid w:val="00B40D38"/>
    <w:rsid w:val="00B41A83"/>
    <w:rsid w:val="00B541D9"/>
    <w:rsid w:val="00B604B0"/>
    <w:rsid w:val="00B70BA8"/>
    <w:rsid w:val="00B73DBF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07C3B"/>
    <w:rsid w:val="00C1289F"/>
    <w:rsid w:val="00C20CD8"/>
    <w:rsid w:val="00C2382A"/>
    <w:rsid w:val="00C258BC"/>
    <w:rsid w:val="00C44933"/>
    <w:rsid w:val="00C45A25"/>
    <w:rsid w:val="00C61524"/>
    <w:rsid w:val="00C63996"/>
    <w:rsid w:val="00C758AA"/>
    <w:rsid w:val="00C81A6A"/>
    <w:rsid w:val="00C84E20"/>
    <w:rsid w:val="00CA3E6B"/>
    <w:rsid w:val="00CA6E9D"/>
    <w:rsid w:val="00CD7763"/>
    <w:rsid w:val="00D10636"/>
    <w:rsid w:val="00D109CE"/>
    <w:rsid w:val="00D12B33"/>
    <w:rsid w:val="00D21637"/>
    <w:rsid w:val="00D23BBC"/>
    <w:rsid w:val="00D30751"/>
    <w:rsid w:val="00D3138D"/>
    <w:rsid w:val="00D36588"/>
    <w:rsid w:val="00D51E7B"/>
    <w:rsid w:val="00D7124E"/>
    <w:rsid w:val="00D75141"/>
    <w:rsid w:val="00D82608"/>
    <w:rsid w:val="00D92DF0"/>
    <w:rsid w:val="00D94D07"/>
    <w:rsid w:val="00D96FA0"/>
    <w:rsid w:val="00DA5590"/>
    <w:rsid w:val="00DA6554"/>
    <w:rsid w:val="00DB183A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2239F"/>
    <w:rsid w:val="00E26069"/>
    <w:rsid w:val="00E26A2B"/>
    <w:rsid w:val="00E37B9D"/>
    <w:rsid w:val="00E41244"/>
    <w:rsid w:val="00E5646B"/>
    <w:rsid w:val="00E7096C"/>
    <w:rsid w:val="00E71A6E"/>
    <w:rsid w:val="00E7451B"/>
    <w:rsid w:val="00E77411"/>
    <w:rsid w:val="00E80937"/>
    <w:rsid w:val="00E82130"/>
    <w:rsid w:val="00E8481F"/>
    <w:rsid w:val="00E85F98"/>
    <w:rsid w:val="00E87078"/>
    <w:rsid w:val="00E8758E"/>
    <w:rsid w:val="00E87C8C"/>
    <w:rsid w:val="00E912CB"/>
    <w:rsid w:val="00EB0EBA"/>
    <w:rsid w:val="00EC6F99"/>
    <w:rsid w:val="00ED5787"/>
    <w:rsid w:val="00EF6F21"/>
    <w:rsid w:val="00F26080"/>
    <w:rsid w:val="00F34B4B"/>
    <w:rsid w:val="00F35619"/>
    <w:rsid w:val="00F36175"/>
    <w:rsid w:val="00F56EE3"/>
    <w:rsid w:val="00F63692"/>
    <w:rsid w:val="00F70560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locked/>
    <w:rsid w:val="00206428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uiPriority w:val="99"/>
    <w:semiHidden/>
    <w:rsid w:val="0028523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2852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2852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2852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2852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415270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St-325/2015</izvorni_sadrzaj>
    <derivirana_varijabla naziv="DomainObject.Predmet.OznakaBroj_1">St-325/2015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FINISTRAL društvo s ograničenom odgovornošću za trgovinu i usluge</izvorni_sadrzaj>
    <derivirana_varijabla naziv="DomainObject.Predmet.ProtustrankaFormated_1">  FINISTRAL društvo s ograničenom odgovornošću za trgovinu i usluge</derivirana_varijabla>
  </DomainObject.Predmet.ProtustrankaFormated>
  <DomainObject.Predmet.ProtustrankaFormatedOIB>
    <izvorni_sadrzaj>  FINISTRAL društvo s ograničenom odgovornošću za trgovinu i usluge, OIB 40955268291</izvorni_sadrzaj>
    <derivirana_varijabla naziv="DomainObject.Predmet.ProtustrankaFormatedOIB_1">  FINISTRAL društvo s ograničenom odgovornošću za trgovinu i usluge, OIB 40955268291</derivirana_varijabla>
  </DomainObject.Predmet.ProtustrankaFormatedOIB>
  <DomainObject.Predmet.ProtustrankaFormatedWithAdress>
    <izvorni_sadrzaj> FINISTRAL društvo s ograničenom odgovornošću za trgovinu i usluge, Put Bokanjca 42/A, 23000 Zadar</izvorni_sadrzaj>
    <derivirana_varijabla naziv="DomainObject.Predmet.ProtustrankaFormatedWithAdress_1"> FINISTRAL društvo s ograničenom odgovornošću za trgovinu i usluge, Put Bokanjca 42/A, 23000 Zadar</derivirana_varijabla>
  </DomainObject.Predmet.ProtustrankaFormatedWithAdress>
  <DomainObject.Predmet.ProtustrankaFormatedWithAdressOIB>
    <izvorni_sadrzaj> FINISTRAL društvo s ograničenom odgovornošću za trgovinu i usluge, OIB 40955268291, Put Bokanjca 42/A, 23000 Zadar</izvorni_sadrzaj>
    <derivirana_varijabla naziv="DomainObject.Predmet.ProtustrankaFormatedWithAdressOIB_1"> FINISTRAL društvo s ograničenom odgovornošću za trgovinu i usluge, OIB 40955268291, Put Bokanjca 42/A, 23000 Zadar</derivirana_varijabla>
  </DomainObject.Predmet.ProtustrankaFormatedWithAdressOIB>
  <DomainObject.Predmet.ProtustrankaWithAdress>
    <izvorni_sadrzaj>FINISTRAL društvo s ograničenom odgovornošću za trgovinu i usluge Put Bokanjca 42/A, 23000 Zadar</izvorni_sadrzaj>
    <derivirana_varijabla naziv="DomainObject.Predmet.ProtustrankaWithAdress_1">FINISTRAL društvo s ograničenom odgovornošću za trgovinu i usluge Put Bokanjca 42/A, 23000 Zadar</derivirana_varijabla>
  </DomainObject.Predmet.ProtustrankaWithAdress>
  <DomainObject.Predmet.ProtustrankaWithAdressOIB>
    <izvorni_sadrzaj>FINISTRAL društvo s ograničenom odgovornošću za trgovinu i usluge, OIB 40955268291, Put Bokanjca 42/A, 23000 Zadar</izvorni_sadrzaj>
    <derivirana_varijabla naziv="DomainObject.Predmet.ProtustrankaWithAdressOIB_1">FINISTRAL društvo s ograničenom odgovornošću za trgovinu i usluge, OIB 40955268291, Put Bokanjca 42/A, 23000 Zadar</derivirana_varijabla>
  </DomainObject.Predmet.ProtustrankaWithAdressOIB>
  <DomainObject.Predmet.ProtustrankaNazivFormated>
    <izvorni_sadrzaj>FINISTRAL društvo s ograničenom odgovornošću za trgovinu i usluge</izvorni_sadrzaj>
    <derivirana_varijabla naziv="DomainObject.Predmet.ProtustrankaNazivFormated_1">FINISTRAL društvo s ograničenom odgovornošću za trgovinu i usluge</derivirana_varijabla>
  </DomainObject.Predmet.ProtustrankaNazivFormated>
  <DomainObject.Predmet.ProtustrankaNazivFormatedOIB>
    <izvorni_sadrzaj>FINISTRAL društvo s ograničenom odgovornošću za trgovinu i usluge, OIB 40955268291</izvorni_sadrzaj>
    <derivirana_varijabla naziv="DomainObject.Predmet.ProtustrankaNazivFormatedOIB_1">FINISTRAL društvo s ograničenom odgovornošću za trgovinu i usluge, OIB 40955268291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140938.94</izvorni_sadrzaj>
    <derivirana_varijabla naziv="DomainObject.Predmet.TrenutnaVrijednost_1">140938.94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FINISTRAL društvo s ograničenom odgovornošću za trgovinu i usluge</item>
    </izvorni_sadrzaj>
    <derivirana_varijabla naziv="DomainObject.Predmet.ProtuStrankaListFormated_1">
      <item>FINISTRAL društvo s ograničenom odgovornošću za trgovinu i usluge</item>
    </derivirana_varijabla>
  </DomainObject.Predmet.ProtuStrankaListFormated>
  <DomainObject.Predmet.ProtuStrankaListFormatedOIB>
    <izvorni_sadrzaj>
      <item>FINISTRAL društvo s ograničenom odgovornošću za trgovinu i usluge, OIB 40955268291</item>
    </izvorni_sadrzaj>
    <derivirana_varijabla naziv="DomainObject.Predmet.ProtuStrankaListFormatedOIB_1">
      <item>FINISTRAL društvo s ograničenom odgovornošću za trgovinu i usluge, OIB 40955268291</item>
    </derivirana_varijabla>
  </DomainObject.Predmet.ProtuStrankaListFormatedOIB>
  <DomainObject.Predmet.ProtuStrankaListFormatedWithAdress>
    <izvorni_sadrzaj>
      <item>FINISTRAL društvo s ograničenom odgovornošću za trgovinu i usluge, Put Bokanjca 42/A, 23000 Zadar</item>
    </izvorni_sadrzaj>
    <derivirana_varijabla naziv="DomainObject.Predmet.ProtuStrankaListFormatedWithAdress_1">
      <item>FINISTRAL društvo s ograničenom odgovornošću za trgovinu i usluge, Put Bokanjca 42/A, 23000 Zadar</item>
    </derivirana_varijabla>
  </DomainObject.Predmet.ProtuStrankaListFormatedWithAdress>
  <DomainObject.Predmet.ProtuStrankaListFormatedWithAdressOIB>
    <izvorni_sadrzaj>
      <item>FINISTRAL društvo s ograničenom odgovornošću za trgovinu i usluge, OIB 40955268291, Put Bokanjca 42/A, 23000 Zadar</item>
    </izvorni_sadrzaj>
    <derivirana_varijabla naziv="DomainObject.Predmet.ProtuStrankaListFormatedWithAdressOIB_1">
      <item>FINISTRAL društvo s ograničenom odgovornošću za trgovinu i usluge, OIB 40955268291, Put Bokanjca 42/A, 23000 Zadar</item>
    </derivirana_varijabla>
  </DomainObject.Predmet.ProtuStrankaListFormatedWithAdressOIB>
  <DomainObject.Predmet.ProtuStrankaListNazivFormated>
    <izvorni_sadrzaj>
      <item>FINISTRAL društvo s ograničenom odgovornošću za trgovinu i usluge</item>
    </izvorni_sadrzaj>
    <derivirana_varijabla naziv="DomainObject.Predmet.ProtuStrankaListNazivFormated_1">
      <item>FINISTRAL društvo s ograničenom odgovornošću za trgovinu i usluge</item>
    </derivirana_varijabla>
  </DomainObject.Predmet.ProtuStrankaListNazivFormated>
  <DomainObject.Predmet.ProtuStrankaListNazivFormatedOIB>
    <izvorni_sadrzaj>
      <item>FINISTRAL društvo s ograničenom odgovornošću za trgovinu i usluge, OIB 40955268291</item>
    </izvorni_sadrzaj>
    <derivirana_varijabla naziv="DomainObject.Predmet.ProtuStrankaListNazivFormatedOIB_1">
      <item>FINISTRAL društvo s ograničenom odgovornošću za trgovinu i usluge, OIB 40955268291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FINISTRAL društvo s ograničenom odgovornošću za trgovinu i usluge</izvorni_sadrzaj>
    <derivirana_varijabla naziv="DomainObject.Predmet.ProtustrankaIDrugi_1">FINISTRAL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FINISTRAL društvo s ograničenom odgovornošću za trgovinu i usluge, OIB 40955268291, Put Bokanjca 42/A, 23000 Zadar</izvorni_sadrzaj>
    <derivirana_varijabla naziv="DomainObject.Predmet.ProtustrankaIDrugiAdressOIB_1">FINISTRAL društvo s ograničenom odgovornošću za trgovinu i usluge, OIB 40955268291, Put Bokanjca 42/A,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FINISTRAL društvo s ograničenom odgovornošću za trgovinu i usluge</item>
    </izvorni_sadrzaj>
    <derivirana_varijabla naziv="DomainObject.Predmet.SudioniciListNaziv_1">
      <item>FINA</item>
      <item>FINISTRAL društvo s ograničenom odgovornošću za trgovinu i usluge</item>
    </derivirana_varijabla>
  </DomainObject.Predmet.SudioniciListNaziv>
  <DomainObject.Predmet.SudioniciListAdressOIB>
    <izvorni_sadrzaj>
      <item>FINA, OIB 85821130368</item>
      <item>FINISTRAL društvo s ograničenom odgovornošću za trgovinu i usluge, OIB 40955268291, Put Bokanjca 42/A,23000 Zadar</item>
    </izvorni_sadrzaj>
    <derivirana_varijabla naziv="DomainObject.Predmet.SudioniciListAdressOIB_1">
      <item>FINA, OIB 85821130368</item>
      <item>FINISTRAL društvo s ograničenom odgovornošću za trgovinu i usluge, OIB 40955268291, Put Bokanjca 42/A,23000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40955268291</item>
    </izvorni_sadrzaj>
    <derivirana_varijabla naziv="DomainObject.Predmet.SudioniciListNazivOIB_1">
      <item>, OIB 85821130368</item>
      <item>, OIB 40955268291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892</properties:Words>
  <properties:Characters>4855</properties:Characters>
  <properties:Lines>127</properties:Lines>
  <properties:Paragraphs>49</properties:Paragraphs>
  <properties:TotalTime>3</properties:TotalTime>
  <properties:ScaleCrop>false</properties:ScaleCrop>
  <properties:LinksUpToDate>false</properties:LinksUpToDate>
  <properties:CharactersWithSpaces>5698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2016-04-05T11:22:00Z</dcterms:created>
  <dc:creator>Administrator</dc:creator>
  <dc:description/>
  <cp:keywords/>
  <cp:lastModifiedBy>Vedrana Raspović</cp:lastModifiedBy>
  <cp:lastPrinted>2016-04-04T08:50:00Z</cp:lastPrinted>
  <dcterms:modified xmlns:xsi="http://www.w3.org/2001/XMLSchema-instance" xsi:type="dcterms:W3CDTF">2016-04-06T10:50:00Z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