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1654" w14:paraId="292165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C6C50">
        <w:rPr>
          <w:rStyle w:val="Naglaeno"/>
          <w:b w:val="false"/>
        </w:rPr>
        <w:t>550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>,</w:t>
      </w:r>
      <w:r w:rsidR="001E3FCA">
        <w:t xml:space="preserve"> na temelju prijedloga sudskog savjetnika Augustina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 xml:space="preserve">L. </w:t>
      </w:r>
      <w:proofErr w:type="spellStart"/>
      <w:r w:rsidR="00C111D8">
        <w:t>Jagera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C6C50">
        <w:t>MOLION j.d.o.o. za ugostiteljstvo, Osijek, Vatrogasna ulica 134, MBS: 030159742, OIB: 89173803215</w:t>
      </w:r>
      <w:r w:rsidR="00492254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C6C50">
        <w:t>12</w:t>
      </w:r>
      <w:r w:rsidR="00BB3D58">
        <w:t xml:space="preserve">. </w:t>
      </w:r>
      <w:r w:rsidR="00F5714E">
        <w:t>svibnja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C6C50">
        <w:t>MOLION j.d.o.o. za ugostiteljstvo, Osijek, Vatrogasna ulica 134, MBS: 030159742, OIB: 89173803215</w:t>
      </w:r>
      <w:r w:rsidR="00F5714E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C6C50">
        <w:t xml:space="preserve">26.850,60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F65CB">
        <w:t>DENIS TENŠEK</w:t>
      </w:r>
      <w:r w:rsidR="004C6C50">
        <w:t>, Osijek, Vatrogasna 134, OIB: 18278534434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C6C50">
        <w:t>550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4C6C50">
        <w:t>12</w:t>
      </w:r>
      <w:r w:rsidR="008C1EC2">
        <w:t>.</w:t>
      </w:r>
      <w:r w:rsidR="00EB5E1B">
        <w:t xml:space="preserve"> </w:t>
      </w:r>
      <w:r w:rsidR="00F5714E">
        <w:t>svibnja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5714E">
        <w:t>30</w:t>
      </w:r>
      <w:r w:rsidR="00EB5E1B">
        <w:t>.</w:t>
      </w:r>
      <w:r w:rsidR="00F5714E">
        <w:t>6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4967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4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D49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49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96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96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4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D49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49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96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96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MOLION j.d.o.o. za ugostiteljstvo</izvorni_sadrzaj>
    <derivirana_varijabla naziv="DomainObject.Predmet.ProtustrankaFormated_1">  MOLION j.d.o.o. za ugostiteljstvo</derivirana_varijabla>
  </DomainObject.Predmet.ProtustrankaFormated>
  <DomainObject.Predmet.ProtustrankaFormatedOIB>
    <izvorni_sadrzaj>  MOLION j.d.o.o. za ugostiteljstvo, OIB 89173803215</izvorni_sadrzaj>
    <derivirana_varijabla naziv="DomainObject.Predmet.ProtustrankaFormatedOIB_1">  MOLION j.d.o.o. za ugostiteljstvo, OIB 89173803215</derivirana_varijabla>
  </DomainObject.Predmet.ProtustrankaFormatedOIB>
  <DomainObject.Predmet.ProtustrankaFormatedWithAdress>
    <izvorni_sadrzaj> MOLION j.d.o.o. za ugostiteljstvo, Vatrogasna ulica 134, 31000 Osijek</izvorni_sadrzaj>
    <derivirana_varijabla naziv="DomainObject.Predmet.ProtustrankaFormatedWithAdress_1"> MOLION j.d.o.o. za ugostiteljstvo, Vatrogasna ulica 134, 31000 Osijek</derivirana_varijabla>
  </DomainObject.Predmet.ProtustrankaFormatedWithAdress>
  <DomainObject.Predmet.ProtustrankaFormatedWithAdressOIB>
    <izvorni_sadrzaj> MOLION j.d.o.o. za ugostiteljstvo, OIB 89173803215, Vatrogasna ulica 134, 31000 Osijek</izvorni_sadrzaj>
    <derivirana_varijabla naziv="DomainObject.Predmet.ProtustrankaFormatedWithAdressOIB_1"> MOLION j.d.o.o. za ugostiteljstvo, OIB 89173803215, Vatrogasna ulica 134, 31000 Osijek</derivirana_varijabla>
  </DomainObject.Predmet.ProtustrankaFormatedWithAdressOIB>
  <DomainObject.Predmet.ProtustrankaWithAdress>
    <izvorni_sadrzaj>MOLION j.d.o.o. za ugostiteljstvo Vatrogasna ulica 134, 31000 Osijek</izvorni_sadrzaj>
    <derivirana_varijabla naziv="DomainObject.Predmet.ProtustrankaWithAdress_1">MOLION j.d.o.o. za ugostiteljstvo Vatrogasna ulica 134, 31000 Osijek</derivirana_varijabla>
  </DomainObject.Predmet.ProtustrankaWithAdress>
  <DomainObject.Predmet.ProtustrankaWithAdressOIB>
    <izvorni_sadrzaj>MOLION j.d.o.o. za ugostiteljstvo, OIB 89173803215, Vatrogasna ulica 134, 31000 Osijek</izvorni_sadrzaj>
    <derivirana_varijabla naziv="DomainObject.Predmet.ProtustrankaWithAdressOIB_1">MOLION j.d.o.o. za ugostiteljstvo, OIB 89173803215, Vatrogasna ulica 134, 31000 Osijek</derivirana_varijabla>
  </DomainObject.Predmet.ProtustrankaWithAdressOIB>
  <DomainObject.Predmet.ProtustrankaNazivFormated>
    <izvorni_sadrzaj>MOLION j.d.o.o. za ugostiteljstvo</izvorni_sadrzaj>
    <derivirana_varijabla naziv="DomainObject.Predmet.ProtustrankaNazivFormated_1">MOLION j.d.o.o. za ugostiteljstvo</derivirana_varijabla>
  </DomainObject.Predmet.ProtustrankaNazivFormated>
  <DomainObject.Predmet.ProtustrankaNazivFormatedOIB>
    <izvorni_sadrzaj>MOLION j.d.o.o. za ugostiteljstvo, OIB 89173803215</izvorni_sadrzaj>
    <derivirana_varijabla naziv="DomainObject.Predmet.ProtustrankaNazivFormatedOIB_1">MOLION j.d.o.o. za ugostiteljstvo, OIB 89173803215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MOLION j.d.o.o. za ugostiteljstvo</item>
    </izvorni_sadrzaj>
    <derivirana_varijabla naziv="DomainObject.Predmet.ProtuStrankaListFormated_1">
      <item>MOLION j.d.o.o. za ugostiteljstvo</item>
    </derivirana_varijabla>
  </DomainObject.Predmet.ProtuStrankaListFormated>
  <DomainObject.Predmet.ProtuStrankaListFormatedOIB>
    <izvorni_sadrzaj>
      <item>MOLION j.d.o.o. za ugostiteljstvo, OIB 89173803215</item>
    </izvorni_sadrzaj>
    <derivirana_varijabla naziv="DomainObject.Predmet.ProtuStrankaListFormatedOIB_1">
      <item>MOLION j.d.o.o. za ugostiteljstvo, OIB 89173803215</item>
    </derivirana_varijabla>
  </DomainObject.Predmet.ProtuStrankaListFormatedOIB>
  <DomainObject.Predmet.ProtuStrankaListFormatedWithAdress>
    <izvorni_sadrzaj>
      <item>MOLION j.d.o.o. za ugostiteljstvo, Vatrogasna ulica 134, 31000 Osijek</item>
    </izvorni_sadrzaj>
    <derivirana_varijabla naziv="DomainObject.Predmet.ProtuStrankaListFormatedWithAdress_1">
      <item>MOLION j.d.o.o. za ugostiteljstvo, Vatrogasna ulica 134, 31000 Osijek</item>
    </derivirana_varijabla>
  </DomainObject.Predmet.ProtuStrankaListFormatedWithAdress>
  <DomainObject.Predmet.ProtuStrankaListFormatedWithAdressOIB>
    <izvorni_sadrzaj>
      <item>MOLION j.d.o.o. za ugostiteljstvo, OIB 89173803215, Vatrogasna ulica 134, 31000 Osijek</item>
    </izvorni_sadrzaj>
    <derivirana_varijabla naziv="DomainObject.Predmet.ProtuStrankaListFormatedWithAdressOIB_1">
      <item>MOLION j.d.o.o. za ugostiteljstvo, OIB 89173803215, Vatrogasna ulica 134, 31000 Osijek</item>
    </derivirana_varijabla>
  </DomainObject.Predmet.ProtuStrankaListFormatedWithAdressOIB>
  <DomainObject.Predmet.ProtuStrankaListNazivFormated>
    <izvorni_sadrzaj>
      <item>MOLION j.d.o.o. za ugostiteljstvo</item>
    </izvorni_sadrzaj>
    <derivirana_varijabla naziv="DomainObject.Predmet.ProtuStrankaListNazivFormated_1">
      <item>MOLION j.d.o.o. za ugostiteljstvo</item>
    </derivirana_varijabla>
  </DomainObject.Predmet.ProtuStrankaListNazivFormated>
  <DomainObject.Predmet.ProtuStrankaListNazivFormatedOIB>
    <izvorni_sadrzaj>
      <item>MOLION j.d.o.o. za ugostiteljstvo, OIB 89173803215</item>
    </izvorni_sadrzaj>
    <derivirana_varijabla naziv="DomainObject.Predmet.ProtuStrankaListNazivFormatedOIB_1">
      <item>MOLION j.d.o.o. za ugostiteljstvo, OIB 89173803215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MOLION j.d.o.o. za ugostiteljstvo</izvorni_sadrzaj>
    <derivirana_varijabla naziv="DomainObject.Predmet.ProtustrankaIDrugi_1">MOLION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MOLION j.d.o.o. za ugostiteljstvo, OIB 89173803215, Vatrogasna ulica 134, 31000 Osijek</izvorni_sadrzaj>
    <derivirana_varijabla naziv="DomainObject.Predmet.ProtustrankaIDrugiAdressOIB_1">MOLION j.d.o.o. za ugostiteljstvo, OIB 89173803215, Vatrogasna ulica 134,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MOLION j.d.o.o. za ugostiteljstvo</item>
    </izvorni_sadrzaj>
    <derivirana_varijabla naziv="DomainObject.Predmet.SudioniciListNaziv_1">
      <item>FINA RC OSIJEK</item>
      <item>MOLION j.d.o.o. za ugostiteljstvo</item>
    </derivirana_varijabla>
  </DomainObject.Predmet.SudioniciListNaziv>
  <DomainObject.Predmet.SudioniciListAdressOIB>
    <izvorni_sadrzaj>
      <item>FINA RC OSIJEK, OIB 85821130368</item>
      <item>MOLION j.d.o.o. za ugostiteljstvo, OIB 89173803215, Vatrogasna ulica 134,31000 Osijek</item>
    </izvorni_sadrzaj>
    <derivirana_varijabla naziv="DomainObject.Predmet.SudioniciListAdressOIB_1">
      <item>FINA RC OSIJEK, OIB 85821130368</item>
      <item>MOLION j.d.o.o. za ugostiteljstvo, OIB 89173803215, Vatrogasna ulica 134,31000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89173803215</item>
    </izvorni_sadrzaj>
    <derivirana_varijabla naziv="DomainObject.Predmet.SudioniciListNazivOIB_1">
      <item>, OIB 85821130368</item>
      <item>, OIB 89173803215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A43B3-E3E3-4871-AFBF-147929A9E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2172</properties:Characters>
  <properties:Lines>51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2017-05-11T11:40:00Z</dcterms:created>
  <dc:creator>Korisnik</dc:creator>
  <cp:lastModifiedBy>Gordana Harc</cp:lastModifiedBy>
  <cp:lastPrinted>2017-05-11T11:39:00Z</cp:lastPrinted>
  <dcterms:modified xmlns:xsi="http://www.w3.org/2001/XMLSchema-instance" xsi:type="dcterms:W3CDTF">2017-05-12T06:13:00Z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